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0362F6A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0C2B17">
        <w:rPr>
          <w:b/>
          <w:i/>
          <w:noProof/>
          <w:sz w:val="28"/>
        </w:rPr>
        <w:t>4234</w:t>
      </w:r>
    </w:p>
    <w:p w14:paraId="35BEA3E8" w14:textId="08F942A6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37D52549" w:rsidR="001E41F3" w:rsidRPr="00410371" w:rsidRDefault="00651519" w:rsidP="006515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51519">
              <w:rPr>
                <w:b/>
                <w:noProof/>
                <w:sz w:val="28"/>
              </w:rPr>
              <w:t>32.298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B8DCE92" w:rsidR="001E41F3" w:rsidRPr="00410371" w:rsidRDefault="009F7046" w:rsidP="00A648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0827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9738ADD" w:rsidR="001E41F3" w:rsidRPr="00410371" w:rsidRDefault="006515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51519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7D9953F" w:rsidR="001E41F3" w:rsidRPr="00410371" w:rsidRDefault="00ED19C3" w:rsidP="00ED19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D19C3"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B9823CD" w:rsidR="00F25D98" w:rsidRDefault="00253E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C31C89B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QHT in CHF CDR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36A4722" w:rsidR="001E41F3" w:rsidRDefault="00253E3A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2CD6E23" w:rsidR="001E41F3" w:rsidRDefault="00A648D5">
            <w:pPr>
              <w:pStyle w:val="CRCoverPage"/>
              <w:spacing w:after="0"/>
              <w:ind w:left="100"/>
              <w:rPr>
                <w:noProof/>
              </w:rPr>
            </w:pPr>
            <w:r w:rsidRPr="00A648D5">
              <w:rPr>
                <w:noProof/>
              </w:rPr>
              <w:t>TEI16,</w:t>
            </w:r>
            <w:r>
              <w:rPr>
                <w:noProof/>
              </w:rPr>
              <w:t xml:space="preserve"> </w:t>
            </w:r>
            <w:r w:rsidRPr="00A648D5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4C14D61" w:rsidR="001E41F3" w:rsidRDefault="00A6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2020-08-07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BC2B074" w:rsidR="001E41F3" w:rsidRDefault="00BF6BA8" w:rsidP="00BF6BA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 w:rsidP="00BF6BA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6B9871D0" w:rsidR="001E41F3" w:rsidRDefault="00254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4AC68298" w:rsidR="001E41F3" w:rsidRDefault="001F4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Pr="00BD6F46">
              <w:rPr>
                <w:rFonts w:eastAsia="MS Mincho"/>
                <w:noProof/>
                <w:lang w:eastAsia="de-DE"/>
              </w:rPr>
              <w:t>QHT</w:t>
            </w:r>
            <w:r>
              <w:rPr>
                <w:rFonts w:eastAsia="MS Mincho"/>
                <w:noProof/>
                <w:lang w:eastAsia="de-DE"/>
              </w:rPr>
              <w:t xml:space="preserve"> representing </w:t>
            </w:r>
            <w:r w:rsidRPr="00BD6F46">
              <w:rPr>
                <w:noProof/>
              </w:rPr>
              <w:t>quota holding time</w:t>
            </w:r>
            <w:r>
              <w:rPr>
                <w:noProof/>
              </w:rPr>
              <w:t xml:space="preserve"> is specified in TS 32.291, as an </w:t>
            </w:r>
            <w:r w:rsidRPr="00BD6F46">
              <w:t xml:space="preserve">Enumeration </w:t>
            </w:r>
            <w:r w:rsidRPr="00BD6F46">
              <w:rPr>
                <w:rFonts w:hint="eastAsia"/>
                <w:lang w:eastAsia="zh-CN"/>
              </w:rPr>
              <w:t>TriggerType</w:t>
            </w:r>
            <w:r>
              <w:rPr>
                <w:lang w:eastAsia="zh-CN"/>
              </w:rPr>
              <w:t>. However, SMF triggers in TS 32.298 does not include QHT.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45CA6B1" w:rsidR="001E41F3" w:rsidRDefault="001F4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 w:rsidRPr="00BD6F46">
              <w:rPr>
                <w:noProof/>
              </w:rPr>
              <w:t>quota holding time</w:t>
            </w:r>
            <w:r>
              <w:rPr>
                <w:noProof/>
              </w:rPr>
              <w:t xml:space="preserve"> as a SMF trigger in CHF CDR.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9C7281C" w:rsidR="001E41F3" w:rsidRDefault="001F4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HF CDR in TS 32.298 does not include QHT trigger.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07F38E5C" w:rsidR="001E41F3" w:rsidRDefault="001F4F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24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6BA8" w:rsidRPr="007D21AA" w14:paraId="2FF7360D" w14:textId="77777777" w:rsidTr="00533674">
        <w:tc>
          <w:tcPr>
            <w:tcW w:w="9521" w:type="dxa"/>
            <w:shd w:val="clear" w:color="auto" w:fill="FFFFCC"/>
            <w:vAlign w:val="center"/>
          </w:tcPr>
          <w:p w14:paraId="5C93DFA2" w14:textId="77777777" w:rsidR="00BF6BA8" w:rsidRPr="007D21AA" w:rsidRDefault="00BF6BA8" w:rsidP="005336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0D6FD9" w14:textId="77777777" w:rsidR="00BF6BA8" w:rsidRDefault="00BF6BA8">
      <w:pPr>
        <w:rPr>
          <w:noProof/>
        </w:rPr>
      </w:pPr>
    </w:p>
    <w:p w14:paraId="53253CCA" w14:textId="77777777" w:rsidR="00AE40C4" w:rsidRDefault="00AE40C4" w:rsidP="00AE40C4">
      <w:pPr>
        <w:pStyle w:val="4"/>
      </w:pPr>
      <w:bookmarkStart w:id="2" w:name="_Toc20233306"/>
      <w:bookmarkStart w:id="3" w:name="_Toc28026886"/>
      <w:bookmarkStart w:id="4" w:name="_Toc36116721"/>
      <w:r>
        <w:t>5.2.5.2</w:t>
      </w:r>
      <w:r>
        <w:tab/>
        <w:t>CHF CDRs</w:t>
      </w:r>
      <w:bookmarkEnd w:id="2"/>
      <w:bookmarkEnd w:id="3"/>
      <w:bookmarkEnd w:id="4"/>
    </w:p>
    <w:p w14:paraId="5699E933" w14:textId="77777777" w:rsidR="00AE40C4" w:rsidRPr="000A0DA1" w:rsidRDefault="00AE40C4" w:rsidP="00AE40C4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</w:t>
      </w:r>
      <w:bookmarkStart w:id="5" w:name="_GoBack"/>
      <w:bookmarkEnd w:id="5"/>
      <w:r w:rsidRPr="000A0DA1">
        <w:t xml:space="preserve">o the CHF CDR types defined in this </w:t>
      </w:r>
      <w:r>
        <w:t>document</w:t>
      </w:r>
      <w:r w:rsidRPr="000A0DA1">
        <w:t>.</w:t>
      </w:r>
    </w:p>
    <w:p w14:paraId="69941EDE" w14:textId="77777777" w:rsidR="00AE40C4" w:rsidRDefault="00AE40C4" w:rsidP="00AE40C4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{itu-t (0) identified-organization (4) etsi (0) mobileDomain (0) charging (5) chfChargingDataTypes (15) asn1Module (0) version1 (0)}</w:t>
      </w:r>
    </w:p>
    <w:p w14:paraId="7271269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9E1E63C" w14:textId="77777777" w:rsidR="00AE40C4" w:rsidRDefault="00AE40C4" w:rsidP="00AE40C4">
      <w:pPr>
        <w:pStyle w:val="PL"/>
        <w:rPr>
          <w:noProof w:val="0"/>
        </w:rPr>
      </w:pPr>
    </w:p>
    <w:p w14:paraId="6A4A905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BEGIN</w:t>
      </w:r>
    </w:p>
    <w:p w14:paraId="4990663F" w14:textId="77777777" w:rsidR="00AE40C4" w:rsidRDefault="00AE40C4" w:rsidP="00AE40C4">
      <w:pPr>
        <w:pStyle w:val="PL"/>
        <w:rPr>
          <w:noProof w:val="0"/>
        </w:rPr>
      </w:pPr>
    </w:p>
    <w:p w14:paraId="43AF566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38928D41" w14:textId="77777777" w:rsidR="00AE40C4" w:rsidRDefault="00AE40C4" w:rsidP="00AE40C4">
      <w:pPr>
        <w:pStyle w:val="PL"/>
        <w:rPr>
          <w:noProof w:val="0"/>
        </w:rPr>
      </w:pPr>
    </w:p>
    <w:p w14:paraId="6941B64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18FB90F3" w14:textId="77777777" w:rsidR="00AE40C4" w:rsidRDefault="00AE40C4" w:rsidP="00AE40C4">
      <w:pPr>
        <w:pStyle w:val="PL"/>
        <w:rPr>
          <w:noProof w:val="0"/>
        </w:rPr>
      </w:pPr>
    </w:p>
    <w:p w14:paraId="05F4801D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FE3971B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29288DA0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13CDEA0D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5D98ADA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454B54C2" w14:textId="77777777" w:rsidR="00AE40C4" w:rsidRDefault="00AE40C4" w:rsidP="00AE40C4">
      <w:pPr>
        <w:pStyle w:val="PL"/>
        <w:rPr>
          <w:noProof w:val="0"/>
        </w:rPr>
      </w:pPr>
      <w:r>
        <w:t>EnhancedDiagnostics,</w:t>
      </w:r>
    </w:p>
    <w:p w14:paraId="75FF75EF" w14:textId="77777777" w:rsidR="00AE40C4" w:rsidRDefault="00AE40C4" w:rsidP="00AE40C4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645C3B65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415F8F59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0A0B1444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66151A64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52A2562E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38D0F31C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30B4F31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3E9D25C" w14:textId="77777777" w:rsidR="00AE40C4" w:rsidRDefault="00AE40C4" w:rsidP="00AE40C4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5C37D8CE" w14:textId="77777777" w:rsidR="00AE40C4" w:rsidRPr="00761002" w:rsidRDefault="00AE40C4" w:rsidP="00AE40C4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5853851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42CE6154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278AE8F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6ACD4BA9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60DC769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04BDD0A1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00F96132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7A12712F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08D16DB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2FB29B7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 xml:space="preserve">0) mobileDomain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7202D7C7" w14:textId="77777777" w:rsidR="00AE40C4" w:rsidRDefault="00AE40C4" w:rsidP="00AE40C4">
      <w:pPr>
        <w:pStyle w:val="PL"/>
        <w:rPr>
          <w:noProof w:val="0"/>
        </w:rPr>
      </w:pPr>
    </w:p>
    <w:p w14:paraId="721CEC4B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5AA1F4F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{itu-t identified-organization (4) etsi (0) mobileDomain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123F0A49" w14:textId="77777777" w:rsidR="00AE40C4" w:rsidRDefault="00AE40C4" w:rsidP="00AE40C4">
      <w:pPr>
        <w:pStyle w:val="PL"/>
        <w:rPr>
          <w:noProof w:val="0"/>
        </w:rPr>
      </w:pPr>
    </w:p>
    <w:p w14:paraId="177A5D9A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4C659092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6F6810A5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06538175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4C9A0E31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4D1F397A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1ECE8B1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38A7B34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{itu-t (0) identified-organization (4) etsi (0) mobileDomain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14968B7C" w14:textId="77777777" w:rsidR="00AE40C4" w:rsidRDefault="00AE40C4" w:rsidP="00AE40C4">
      <w:pPr>
        <w:pStyle w:val="PL"/>
        <w:rPr>
          <w:noProof w:val="0"/>
        </w:rPr>
      </w:pPr>
    </w:p>
    <w:p w14:paraId="6E71C6D9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1DE65285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27F86A25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000CDF44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08DDF4AB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6000A1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 xml:space="preserve">0) mobileDomain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A9087F8" w14:textId="77777777" w:rsidR="00AE40C4" w:rsidRDefault="00AE40C4" w:rsidP="00AE40C4">
      <w:pPr>
        <w:pStyle w:val="PL"/>
        <w:rPr>
          <w:noProof w:val="0"/>
        </w:rPr>
      </w:pPr>
    </w:p>
    <w:p w14:paraId="65BCF468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APIDirection</w:t>
      </w:r>
      <w:proofErr w:type="spellEnd"/>
    </w:p>
    <w:p w14:paraId="1CF9264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>DataTypes</w:t>
      </w:r>
      <w:proofErr w:type="spellEnd"/>
      <w:r w:rsidRPr="006E04E5">
        <w:rPr>
          <w:noProof w:val="0"/>
        </w:rPr>
        <w:t xml:space="preserve"> {itu-t (0) identified-organization (4) etsi (0) mobileDomain (0) charging (5) </w:t>
      </w:r>
      <w:proofErr w:type="spellStart"/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proofErr w:type="spellEnd"/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1D3E4C3C" w14:textId="77777777" w:rsidR="00AE40C4" w:rsidRDefault="00AE40C4" w:rsidP="00AE40C4">
      <w:pPr>
        <w:pStyle w:val="PL"/>
        <w:rPr>
          <w:noProof w:val="0"/>
        </w:rPr>
      </w:pPr>
    </w:p>
    <w:p w14:paraId="79FF567C" w14:textId="77777777" w:rsidR="00AE40C4" w:rsidRDefault="00AE40C4" w:rsidP="00AE40C4">
      <w:pPr>
        <w:pStyle w:val="PL"/>
        <w:rPr>
          <w:noProof w:val="0"/>
        </w:rPr>
      </w:pPr>
    </w:p>
    <w:p w14:paraId="53A5D83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;</w:t>
      </w:r>
    </w:p>
    <w:p w14:paraId="1C63C777" w14:textId="77777777" w:rsidR="00AE40C4" w:rsidRDefault="00AE40C4" w:rsidP="00AE40C4">
      <w:pPr>
        <w:pStyle w:val="PL"/>
        <w:rPr>
          <w:noProof w:val="0"/>
        </w:rPr>
      </w:pPr>
    </w:p>
    <w:p w14:paraId="3AE7D6C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6B27731F" w14:textId="77777777" w:rsidR="00AE40C4" w:rsidRDefault="00AE40C4" w:rsidP="00AE40C4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3785C8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1B819E9A" w14:textId="77777777" w:rsidR="00AE40C4" w:rsidRDefault="00AE40C4" w:rsidP="00AE40C4">
      <w:pPr>
        <w:pStyle w:val="PL"/>
        <w:rPr>
          <w:noProof w:val="0"/>
        </w:rPr>
      </w:pPr>
    </w:p>
    <w:p w14:paraId="56AE3656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74676A8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3E6E2BA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238DC6D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1111F4C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78E86BD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77E8A2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1C879D1E" w14:textId="77777777" w:rsidR="00AE40C4" w:rsidRDefault="00AE40C4" w:rsidP="00AE40C4">
      <w:pPr>
        <w:pStyle w:val="PL"/>
        <w:rPr>
          <w:noProof w:val="0"/>
        </w:rPr>
      </w:pPr>
    </w:p>
    <w:p w14:paraId="19A3474A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27F2AEF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242FCFD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94634B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75612BB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2BD7FB0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17C52D4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265F2E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1C253F8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C03A25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1277FB9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1FFA84E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68C85CB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99AB6E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F6843A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0DF8B8F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9DD688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5DFEBEE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10EDA96A" w14:textId="77777777" w:rsidR="00AE40C4" w:rsidRDefault="00AE40C4" w:rsidP="00AE40C4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OPTIONAL,</w:t>
      </w:r>
    </w:p>
    <w:p w14:paraId="0888FBA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 xml:space="preserve"> OPTIONAL,</w:t>
      </w:r>
    </w:p>
    <w:p w14:paraId="0A2B460F" w14:textId="77777777" w:rsidR="00AE40C4" w:rsidRDefault="00AE40C4" w:rsidP="00AE40C4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[18] OCTET STRING OPTIONAL,</w:t>
      </w:r>
    </w:p>
    <w:p w14:paraId="392B61C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registrationChargingInformation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RegistrationChargingInformation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5051D45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E4C2CC0" w14:textId="77777777" w:rsidR="00AE40C4" w:rsidRPr="00802878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locationReportingChargingInformation</w:t>
      </w:r>
      <w:proofErr w:type="spellEnd"/>
      <w:proofErr w:type="gramEnd"/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LocationReportingChargingInformation</w:t>
      </w:r>
      <w:proofErr w:type="spellEnd"/>
      <w:r>
        <w:rPr>
          <w:noProof w:val="0"/>
        </w:rPr>
        <w:t xml:space="preserve"> OPTIONAL,</w:t>
      </w:r>
    </w:p>
    <w:p w14:paraId="7B5DBA75" w14:textId="77777777" w:rsidR="00AE40C4" w:rsidRDefault="00AE40C4" w:rsidP="00AE40C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proofErr w:type="gramEnd"/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[22] </w:t>
      </w:r>
      <w:proofErr w:type="spell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 xml:space="preserve"> OPTIONAL</w:t>
      </w:r>
    </w:p>
    <w:p w14:paraId="55C70C52" w14:textId="77777777" w:rsidR="00AE40C4" w:rsidRDefault="00AE40C4" w:rsidP="00AE40C4">
      <w:pPr>
        <w:pStyle w:val="PL"/>
        <w:rPr>
          <w:noProof w:val="0"/>
        </w:rPr>
      </w:pPr>
    </w:p>
    <w:p w14:paraId="50307C55" w14:textId="77777777" w:rsidR="00AE40C4" w:rsidRDefault="00AE40C4" w:rsidP="00AE40C4">
      <w:pPr>
        <w:pStyle w:val="PL"/>
        <w:rPr>
          <w:noProof w:val="0"/>
        </w:rPr>
      </w:pPr>
    </w:p>
    <w:p w14:paraId="6F1E9AD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04276C19" w14:textId="77777777" w:rsidR="00AE40C4" w:rsidRDefault="00AE40C4" w:rsidP="00AE40C4">
      <w:pPr>
        <w:pStyle w:val="PL"/>
        <w:rPr>
          <w:noProof w:val="0"/>
        </w:rPr>
      </w:pPr>
    </w:p>
    <w:p w14:paraId="776AB8E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544423C6" w14:textId="77777777" w:rsidR="00AE40C4" w:rsidRDefault="00AE40C4" w:rsidP="00AE40C4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551D431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5EA29860" w14:textId="77777777" w:rsidR="00AE40C4" w:rsidRDefault="00AE40C4" w:rsidP="00AE40C4">
      <w:pPr>
        <w:pStyle w:val="PL"/>
        <w:rPr>
          <w:noProof w:val="0"/>
        </w:rPr>
      </w:pPr>
    </w:p>
    <w:p w14:paraId="1EBC735E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EA2A47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008CD98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3681D78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E36147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BBBBD9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1C64678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52E55A1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3BD5A2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523950E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7BE2997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3F2676B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41A560D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081C6F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0DBAD2E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33A250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78ABC14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7023358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11C89F5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58964BE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8EA178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795B4F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754C4B8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 xml:space="preserve"> OPTIONAL,</w:t>
      </w:r>
    </w:p>
    <w:p w14:paraId="0AFA9E8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4B9FD60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4DE31E4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1D0DE2DD" w14:textId="77777777" w:rsidR="00AE40C4" w:rsidRDefault="00AE40C4" w:rsidP="00AE40C4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38C4F3EE" w14:textId="77777777" w:rsidR="00AE40C4" w:rsidRDefault="00AE40C4" w:rsidP="00AE40C4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6CEBB6A" w14:textId="77777777" w:rsidR="00AE40C4" w:rsidRDefault="00AE40C4" w:rsidP="00AE40C4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73F8B60F" w14:textId="77777777" w:rsidR="00AE40C4" w:rsidRDefault="00AE40C4" w:rsidP="00AE40C4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76D54A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14:paraId="2855B0F0" w14:textId="77777777" w:rsidR="00AE40C4" w:rsidRDefault="00AE40C4" w:rsidP="00AE40C4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14:paraId="7A719CF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dnnSelectionMode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14:paraId="73A0596B" w14:textId="77777777" w:rsidR="00AE40C4" w:rsidRDefault="00AE40C4" w:rsidP="00AE40C4">
      <w:pPr>
        <w:pStyle w:val="PL"/>
        <w:rPr>
          <w:noProof w:val="0"/>
        </w:rPr>
      </w:pPr>
    </w:p>
    <w:p w14:paraId="6993510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5398A727" w14:textId="77777777" w:rsidR="00AE40C4" w:rsidRDefault="00AE40C4" w:rsidP="00AE40C4">
      <w:pPr>
        <w:pStyle w:val="PL"/>
        <w:rPr>
          <w:noProof w:val="0"/>
        </w:rPr>
      </w:pPr>
    </w:p>
    <w:p w14:paraId="225157B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259DD09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3257AF3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68E95E3E" w14:textId="77777777" w:rsidR="00AE40C4" w:rsidRDefault="00AE40C4" w:rsidP="00AE40C4">
      <w:pPr>
        <w:pStyle w:val="PL"/>
        <w:rPr>
          <w:noProof w:val="0"/>
        </w:rPr>
      </w:pPr>
    </w:p>
    <w:p w14:paraId="5BD15021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7FBF98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689F727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47F7770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B9E370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7FB238E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733DA74B" w14:textId="77777777" w:rsidR="00AE40C4" w:rsidRDefault="00AE40C4" w:rsidP="00AE40C4">
      <w:pPr>
        <w:pStyle w:val="PL"/>
        <w:rPr>
          <w:noProof w:val="0"/>
        </w:rPr>
      </w:pPr>
    </w:p>
    <w:p w14:paraId="1F47DD10" w14:textId="77777777" w:rsidR="00AE40C4" w:rsidRDefault="00AE40C4" w:rsidP="00AE40C4">
      <w:pPr>
        <w:pStyle w:val="PL"/>
        <w:rPr>
          <w:noProof w:val="0"/>
        </w:rPr>
      </w:pPr>
    </w:p>
    <w:p w14:paraId="22F8692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2EE7F6A8" w14:textId="77777777" w:rsidR="00AE40C4" w:rsidRDefault="00AE40C4" w:rsidP="00AE40C4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3EE68E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3C3BC9B3" w14:textId="77777777" w:rsidR="00AE40C4" w:rsidRDefault="00AE40C4" w:rsidP="00AE40C4">
      <w:pPr>
        <w:pStyle w:val="PL"/>
        <w:rPr>
          <w:noProof w:val="0"/>
        </w:rPr>
      </w:pPr>
    </w:p>
    <w:p w14:paraId="5CB5B90F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28956E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29D7CFA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5747386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624B9A5D" w14:textId="77777777" w:rsidR="00AE40C4" w:rsidRDefault="00AE40C4" w:rsidP="00AE40C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096DBE8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5233D5C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299C1F3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5671DA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FE8ABB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5C10597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A45A0E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5C3A498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4323C63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4E78F83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11D7189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03D7450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7480E8A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06A1BD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51BB0AE7" w14:textId="77777777" w:rsidR="00AE40C4" w:rsidRDefault="00AE40C4" w:rsidP="00AE40C4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F9E2D2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23777A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64F621E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17E70E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7ABE48A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0F5F65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26F9944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4FB9FB5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2CEC6ED5" w14:textId="77777777" w:rsidR="00AE40C4" w:rsidRDefault="00AE40C4" w:rsidP="00AE40C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564B1A2" w14:textId="77777777" w:rsidR="00AE40C4" w:rsidRDefault="00AE40C4" w:rsidP="00AE40C4">
      <w:pPr>
        <w:pStyle w:val="PL"/>
        <w:rPr>
          <w:noProof w:val="0"/>
        </w:rPr>
      </w:pPr>
    </w:p>
    <w:p w14:paraId="02FF3593" w14:textId="77777777" w:rsidR="00AE40C4" w:rsidRDefault="00AE40C4" w:rsidP="00AE40C4">
      <w:pPr>
        <w:pStyle w:val="PL"/>
        <w:rPr>
          <w:noProof w:val="0"/>
        </w:rPr>
      </w:pPr>
    </w:p>
    <w:p w14:paraId="13B6F1D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6C6889B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0179173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1D7B6C46" w14:textId="77777777" w:rsidR="00AE40C4" w:rsidRDefault="00AE40C4" w:rsidP="00AE40C4">
      <w:pPr>
        <w:pStyle w:val="PL"/>
        <w:rPr>
          <w:noProof w:val="0"/>
        </w:rPr>
      </w:pPr>
    </w:p>
    <w:p w14:paraId="22F5791F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E34686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7B94FF5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1E152B5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2D2D5871" w14:textId="77777777" w:rsidR="00AE40C4" w:rsidRDefault="00AE40C4" w:rsidP="00AE40C4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  <w:lang w:val="it-IT"/>
        </w:rPr>
        <w:t xml:space="preserve"> OPTIONAL,</w:t>
      </w:r>
    </w:p>
    <w:p w14:paraId="3FA6AFB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8B07A1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25499AE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13C9619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2FB2DD57" w14:textId="77777777" w:rsidR="00AE40C4" w:rsidRDefault="00AE40C4" w:rsidP="00AE40C4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BE21E81" w14:textId="77777777" w:rsidR="00AE40C4" w:rsidRDefault="00AE40C4" w:rsidP="00AE40C4">
      <w:pPr>
        <w:pStyle w:val="PL"/>
        <w:rPr>
          <w:noProof w:val="0"/>
          <w:lang w:val="en-US"/>
        </w:rPr>
      </w:pPr>
    </w:p>
    <w:p w14:paraId="2CB93B24" w14:textId="77777777" w:rsidR="00AE40C4" w:rsidRDefault="00AE40C4" w:rsidP="00AE40C4">
      <w:pPr>
        <w:pStyle w:val="PL"/>
        <w:rPr>
          <w:noProof w:val="0"/>
        </w:rPr>
      </w:pPr>
    </w:p>
    <w:p w14:paraId="591EACB8" w14:textId="77777777" w:rsidR="00AE40C4" w:rsidRPr="00847269" w:rsidRDefault="00AE40C4" w:rsidP="00AE40C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08D4E41E" w14:textId="77777777" w:rsidR="00AE40C4" w:rsidRPr="00676AE0" w:rsidRDefault="00AE40C4" w:rsidP="00AE40C4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A3FFB22" w14:textId="77777777" w:rsidR="00AE40C4" w:rsidRPr="00847269" w:rsidRDefault="00AE40C4" w:rsidP="00AE40C4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39235F2" w14:textId="77777777" w:rsidR="00AE40C4" w:rsidRDefault="00AE40C4" w:rsidP="00AE40C4">
      <w:pPr>
        <w:pStyle w:val="PL"/>
        <w:rPr>
          <w:noProof w:val="0"/>
        </w:rPr>
      </w:pPr>
    </w:p>
    <w:p w14:paraId="0B2C62A7" w14:textId="77777777" w:rsidR="00AE40C4" w:rsidRDefault="00AE40C4" w:rsidP="00AE40C4">
      <w:pPr>
        <w:pStyle w:val="PL"/>
        <w:rPr>
          <w:noProof w:val="0"/>
        </w:rPr>
      </w:pPr>
      <w:proofErr w:type="gramStart"/>
      <w:r>
        <w:t>Registration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0D15D0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3AEBF1B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231006">
        <w:rPr>
          <w:noProof w:val="0"/>
        </w:rPr>
        <w:t>registrationMessagetype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 w:rsidRPr="00231006">
        <w:rPr>
          <w:noProof w:val="0"/>
        </w:rPr>
        <w:t>RegistrationMessageType</w:t>
      </w:r>
      <w:proofErr w:type="spellEnd"/>
      <w:r>
        <w:rPr>
          <w:noProof w:val="0"/>
        </w:rPr>
        <w:t>,</w:t>
      </w:r>
    </w:p>
    <w:p w14:paraId="08A527E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2F9107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67F900D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6A1212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452B63">
        <w:rPr>
          <w:noProof w:val="0"/>
        </w:rPr>
        <w:t>userRoamerInOut</w:t>
      </w:r>
      <w:proofErr w:type="spellEnd"/>
      <w:proofErr w:type="gramEnd"/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 xml:space="preserve">[4] </w:t>
      </w:r>
      <w:proofErr w:type="spellStart"/>
      <w:r w:rsidRPr="00452B63">
        <w:rPr>
          <w:noProof w:val="0"/>
        </w:rPr>
        <w:t>RoamerInOut</w:t>
      </w:r>
      <w:proofErr w:type="spellEnd"/>
      <w:r w:rsidRPr="00452B63">
        <w:rPr>
          <w:noProof w:val="0"/>
        </w:rPr>
        <w:t xml:space="preserve"> OPTIONAL,</w:t>
      </w:r>
    </w:p>
    <w:p w14:paraId="7E80A23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7DCE14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FBBB9B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FD04F3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57AB6A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3FBD48A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noProof w:val="0"/>
        </w:rPr>
        <w:t xml:space="preserve"> OPTIONAL,</w:t>
      </w:r>
    </w:p>
    <w:p w14:paraId="5B992CC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1E57764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C626807" w14:textId="77777777" w:rsidR="00AE40C4" w:rsidRDefault="00AE40C4" w:rsidP="00AE40C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63D9848" w14:textId="77777777" w:rsidR="00AE40C4" w:rsidRDefault="00AE40C4" w:rsidP="00AE40C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0407BD6E" w14:textId="77777777" w:rsidR="00AE40C4" w:rsidRDefault="00AE40C4" w:rsidP="00AE40C4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</w:t>
      </w:r>
    </w:p>
    <w:p w14:paraId="37FACC13" w14:textId="77777777" w:rsidR="00AE40C4" w:rsidRDefault="00AE40C4" w:rsidP="00AE40C4">
      <w:pPr>
        <w:pStyle w:val="PL"/>
        <w:rPr>
          <w:noProof w:val="0"/>
        </w:rPr>
      </w:pPr>
    </w:p>
    <w:p w14:paraId="2B73C7B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13C0ECDB" w14:textId="77777777" w:rsidR="00AE40C4" w:rsidRDefault="00AE40C4" w:rsidP="00AE40C4">
      <w:pPr>
        <w:pStyle w:val="PL"/>
        <w:rPr>
          <w:noProof w:val="0"/>
        </w:rPr>
      </w:pPr>
    </w:p>
    <w:p w14:paraId="6B4B4454" w14:textId="77777777" w:rsidR="00AE40C4" w:rsidRDefault="00AE40C4" w:rsidP="00AE40C4">
      <w:pPr>
        <w:pStyle w:val="PL"/>
        <w:rPr>
          <w:noProof w:val="0"/>
        </w:rPr>
      </w:pPr>
    </w:p>
    <w:p w14:paraId="41894240" w14:textId="77777777" w:rsidR="00AE40C4" w:rsidRPr="008E7E46" w:rsidRDefault="00AE40C4" w:rsidP="00AE40C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9BF7547" w14:textId="77777777" w:rsidR="00AE40C4" w:rsidRDefault="00AE40C4" w:rsidP="00AE40C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1031170" w14:textId="77777777" w:rsidR="00AE40C4" w:rsidRPr="008E7E46" w:rsidRDefault="00AE40C4" w:rsidP="00AE40C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DC0DE0F" w14:textId="77777777" w:rsidR="00AE40C4" w:rsidRDefault="00AE40C4" w:rsidP="00AE40C4">
      <w:pPr>
        <w:pStyle w:val="PL"/>
        <w:rPr>
          <w:noProof w:val="0"/>
        </w:rPr>
      </w:pPr>
    </w:p>
    <w:p w14:paraId="6B13E6A0" w14:textId="77777777" w:rsidR="00AE40C4" w:rsidRDefault="00AE40C4" w:rsidP="00AE40C4">
      <w:pPr>
        <w:pStyle w:val="PL"/>
        <w:rPr>
          <w:noProof w:val="0"/>
        </w:rPr>
      </w:pPr>
      <w:proofErr w:type="gramStart"/>
      <w:r>
        <w:t>N2ConnectionC</w:t>
      </w:r>
      <w:proofErr w:type="spellStart"/>
      <w:r>
        <w:rPr>
          <w:noProof w:val="0"/>
        </w:rPr>
        <w:t>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58367A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4D2C88A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083227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01CD369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8B4547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91A0F2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77C3866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307415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8622AB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90DFB0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8645D7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4D6265D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2EA9BA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proofErr w:type="spellEnd"/>
      <w:r>
        <w:rPr>
          <w:noProof w:val="0"/>
        </w:rPr>
        <w:t xml:space="preserve"> OPTIONAL,</w:t>
      </w:r>
    </w:p>
    <w:p w14:paraId="0D61999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44D82A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C9B24B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46DCD367" w14:textId="77777777" w:rsidR="00AE40C4" w:rsidRDefault="00AE40C4" w:rsidP="00AE40C4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20A6FC79" w14:textId="77777777" w:rsidR="00AE40C4" w:rsidRDefault="00AE40C4" w:rsidP="00AE40C4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R</w:t>
      </w:r>
      <w:r>
        <w:t>rcEstablishmentCause</w:t>
      </w:r>
      <w:proofErr w:type="spellEnd"/>
      <w:r>
        <w:rPr>
          <w:noProof w:val="0"/>
        </w:rPr>
        <w:t xml:space="preserve"> OPTIONAL</w:t>
      </w:r>
    </w:p>
    <w:p w14:paraId="41307092" w14:textId="77777777" w:rsidR="00AE40C4" w:rsidRDefault="00AE40C4" w:rsidP="00AE40C4">
      <w:pPr>
        <w:pStyle w:val="PL"/>
        <w:rPr>
          <w:noProof w:val="0"/>
        </w:rPr>
      </w:pPr>
    </w:p>
    <w:p w14:paraId="7A5B56D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1D208DF1" w14:textId="77777777" w:rsidR="00AE40C4" w:rsidRPr="009F5A10" w:rsidRDefault="00AE40C4" w:rsidP="00AE40C4">
      <w:pPr>
        <w:pStyle w:val="PL"/>
        <w:spacing w:line="0" w:lineRule="atLeast"/>
        <w:rPr>
          <w:noProof w:val="0"/>
          <w:snapToGrid w:val="0"/>
        </w:rPr>
      </w:pPr>
    </w:p>
    <w:p w14:paraId="04F223CE" w14:textId="77777777" w:rsidR="00AE40C4" w:rsidRDefault="00AE40C4" w:rsidP="00AE40C4">
      <w:pPr>
        <w:pStyle w:val="PL"/>
        <w:rPr>
          <w:noProof w:val="0"/>
        </w:rPr>
      </w:pPr>
    </w:p>
    <w:p w14:paraId="585453BA" w14:textId="77777777" w:rsidR="00AE40C4" w:rsidRPr="008E7E46" w:rsidRDefault="00AE40C4" w:rsidP="00AE40C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61CE1C2" w14:textId="77777777" w:rsidR="00AE40C4" w:rsidRDefault="00AE40C4" w:rsidP="00AE40C4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D0DAB7E" w14:textId="77777777" w:rsidR="00AE40C4" w:rsidRPr="008E7E46" w:rsidRDefault="00AE40C4" w:rsidP="00AE40C4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078B658" w14:textId="77777777" w:rsidR="00AE40C4" w:rsidRDefault="00AE40C4" w:rsidP="00AE40C4">
      <w:pPr>
        <w:pStyle w:val="PL"/>
        <w:rPr>
          <w:noProof w:val="0"/>
        </w:rPr>
      </w:pPr>
    </w:p>
    <w:p w14:paraId="11F8494E" w14:textId="77777777" w:rsidR="00AE40C4" w:rsidRDefault="00AE40C4" w:rsidP="00AE40C4">
      <w:pPr>
        <w:pStyle w:val="PL"/>
        <w:rPr>
          <w:noProof w:val="0"/>
        </w:rPr>
      </w:pPr>
    </w:p>
    <w:p w14:paraId="7D20E80F" w14:textId="77777777" w:rsidR="00AE40C4" w:rsidRDefault="00AE40C4" w:rsidP="00AE40C4">
      <w:pPr>
        <w:pStyle w:val="PL"/>
        <w:rPr>
          <w:noProof w:val="0"/>
        </w:rPr>
      </w:pPr>
      <w:proofErr w:type="gramStart"/>
      <w:r>
        <w:t>LocationReporting</w:t>
      </w:r>
      <w:proofErr w:type="spellStart"/>
      <w:r>
        <w:rPr>
          <w:noProof w:val="0"/>
        </w:rPr>
        <w:t>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273868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54FCC54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t>LocationReporting</w:t>
      </w:r>
      <w:r w:rsidRPr="00231006">
        <w:rPr>
          <w:noProof w:val="0"/>
        </w:rPr>
        <w:t>MessageType</w:t>
      </w:r>
      <w:proofErr w:type="spellEnd"/>
      <w:r>
        <w:rPr>
          <w:noProof w:val="0"/>
        </w:rPr>
        <w:t>,</w:t>
      </w:r>
    </w:p>
    <w:p w14:paraId="002925B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459886B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07740A6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9BFA19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E21481">
        <w:rPr>
          <w:noProof w:val="0"/>
        </w:rPr>
        <w:t>userRoamerInOut</w:t>
      </w:r>
      <w:proofErr w:type="spellEnd"/>
      <w:proofErr w:type="gramEnd"/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 xml:space="preserve">[4] </w:t>
      </w:r>
      <w:proofErr w:type="spellStart"/>
      <w:r w:rsidRPr="00E21481">
        <w:rPr>
          <w:noProof w:val="0"/>
        </w:rPr>
        <w:t>RoamerInOut</w:t>
      </w:r>
      <w:proofErr w:type="spellEnd"/>
      <w:r w:rsidRPr="00E21481">
        <w:rPr>
          <w:noProof w:val="0"/>
        </w:rPr>
        <w:t xml:space="preserve"> OPTIONAL,</w:t>
      </w:r>
    </w:p>
    <w:p w14:paraId="17A773C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0E11632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166C9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34FF1D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CFE5012" w14:textId="77777777" w:rsidR="00AE40C4" w:rsidRPr="000637CA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</w:rPr>
        <w:t>rATType</w:t>
      </w:r>
      <w:proofErr w:type="spellEnd"/>
      <w:proofErr w:type="gramEnd"/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 xml:space="preserve">[9] </w:t>
      </w:r>
      <w:proofErr w:type="spellStart"/>
      <w:r w:rsidRPr="000637CA">
        <w:rPr>
          <w:noProof w:val="0"/>
        </w:rPr>
        <w:t>RATType</w:t>
      </w:r>
      <w:proofErr w:type="spellEnd"/>
      <w:r w:rsidRPr="000637CA">
        <w:rPr>
          <w:noProof w:val="0"/>
        </w:rPr>
        <w:t xml:space="preserve"> OPTIONAL</w:t>
      </w:r>
    </w:p>
    <w:p w14:paraId="4352C9DC" w14:textId="77777777" w:rsidR="00AE40C4" w:rsidRPr="000637CA" w:rsidRDefault="00AE40C4" w:rsidP="00AE40C4">
      <w:pPr>
        <w:pStyle w:val="PL"/>
        <w:rPr>
          <w:noProof w:val="0"/>
        </w:rPr>
      </w:pPr>
    </w:p>
    <w:p w14:paraId="5A16D88F" w14:textId="77777777" w:rsidR="00AE40C4" w:rsidRPr="00452B63" w:rsidRDefault="00AE40C4" w:rsidP="00AE40C4">
      <w:pPr>
        <w:pStyle w:val="PL"/>
        <w:rPr>
          <w:noProof w:val="0"/>
          <w:lang w:val="fr-FR"/>
        </w:rPr>
      </w:pPr>
      <w:r w:rsidRPr="00452B63">
        <w:rPr>
          <w:noProof w:val="0"/>
          <w:lang w:val="fr-FR"/>
        </w:rPr>
        <w:t>}</w:t>
      </w:r>
    </w:p>
    <w:p w14:paraId="397EC569" w14:textId="77777777" w:rsidR="00AE40C4" w:rsidRPr="000637CA" w:rsidRDefault="00AE40C4" w:rsidP="00AE40C4">
      <w:pPr>
        <w:pStyle w:val="PL"/>
        <w:rPr>
          <w:noProof w:val="0"/>
          <w:lang w:val="fr-FR"/>
        </w:rPr>
      </w:pPr>
    </w:p>
    <w:p w14:paraId="4F68105B" w14:textId="77777777" w:rsidR="00AE40C4" w:rsidRPr="000637CA" w:rsidRDefault="00AE40C4" w:rsidP="00AE40C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66484A46" w14:textId="77777777" w:rsidR="00AE40C4" w:rsidRPr="000637CA" w:rsidRDefault="00AE40C4" w:rsidP="00AE40C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 PDU Container Information</w:t>
      </w:r>
    </w:p>
    <w:p w14:paraId="7E5649C0" w14:textId="77777777" w:rsidR="00AE40C4" w:rsidRPr="000637CA" w:rsidRDefault="00AE40C4" w:rsidP="00AE40C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--</w:t>
      </w:r>
    </w:p>
    <w:p w14:paraId="4F584149" w14:textId="77777777" w:rsidR="00AE40C4" w:rsidRPr="000637CA" w:rsidRDefault="00AE40C4" w:rsidP="00AE40C4">
      <w:pPr>
        <w:pStyle w:val="PL"/>
        <w:rPr>
          <w:noProof w:val="0"/>
          <w:lang w:val="fr-FR"/>
        </w:rPr>
      </w:pPr>
    </w:p>
    <w:p w14:paraId="07CD7526" w14:textId="77777777" w:rsidR="00AE40C4" w:rsidRPr="000637CA" w:rsidRDefault="00AE40C4" w:rsidP="00AE40C4">
      <w:pPr>
        <w:pStyle w:val="PL"/>
        <w:rPr>
          <w:noProof w:val="0"/>
          <w:lang w:val="fr-FR"/>
        </w:rPr>
      </w:pPr>
      <w:proofErr w:type="spellStart"/>
      <w:r w:rsidRPr="000637CA">
        <w:rPr>
          <w:noProof w:val="0"/>
          <w:lang w:val="fr-FR"/>
        </w:rPr>
        <w:t>PDUContainerInformation</w:t>
      </w:r>
      <w:proofErr w:type="spellEnd"/>
      <w:r w:rsidRPr="000637CA">
        <w:rPr>
          <w:noProof w:val="0"/>
          <w:lang w:val="fr-FR"/>
        </w:rPr>
        <w:t xml:space="preserve"> 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proofErr w:type="gramStart"/>
      <w:r w:rsidRPr="000637CA">
        <w:rPr>
          <w:noProof w:val="0"/>
          <w:lang w:val="fr-FR"/>
        </w:rPr>
        <w:t>::=</w:t>
      </w:r>
      <w:proofErr w:type="gramEnd"/>
      <w:r w:rsidRPr="000637CA">
        <w:rPr>
          <w:noProof w:val="0"/>
          <w:lang w:val="fr-FR"/>
        </w:rPr>
        <w:t xml:space="preserve"> SEQUENCE</w:t>
      </w:r>
    </w:p>
    <w:p w14:paraId="7013EE4C" w14:textId="77777777" w:rsidR="00AE40C4" w:rsidRPr="000637CA" w:rsidRDefault="00AE40C4" w:rsidP="00AE40C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>{</w:t>
      </w:r>
    </w:p>
    <w:p w14:paraId="47A9BBFD" w14:textId="77777777" w:rsidR="00AE40C4" w:rsidRDefault="00AE40C4" w:rsidP="00AE40C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559DC5C8" w14:textId="77777777" w:rsidR="00AE40C4" w:rsidRPr="00161681" w:rsidRDefault="00AE40C4" w:rsidP="00AE40C4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proofErr w:type="gramStart"/>
      <w:r w:rsidRPr="00161681">
        <w:rPr>
          <w:noProof w:val="0"/>
        </w:rPr>
        <w:t>afChargingIdentifier</w:t>
      </w:r>
      <w:proofErr w:type="spellEnd"/>
      <w:proofErr w:type="gram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</w:t>
      </w:r>
      <w:r>
        <w:rPr>
          <w:noProof w:val="0"/>
        </w:rPr>
        <w:t>D</w:t>
      </w:r>
      <w:proofErr w:type="spellEnd"/>
      <w:r w:rsidRPr="00161681">
        <w:rPr>
          <w:noProof w:val="0"/>
        </w:rPr>
        <w:t xml:space="preserve"> OPTIONAL,</w:t>
      </w:r>
    </w:p>
    <w:p w14:paraId="20B9609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2BAB5D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FDF4CD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44942D2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0395E9F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293E9C8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6207A60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A7A5E1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2377C37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492676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3F96871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0CC9EDB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A62749">
        <w:rPr>
          <w:noProof w:val="0"/>
        </w:rPr>
        <w:t>qoSCharacteristics</w:t>
      </w:r>
      <w:proofErr w:type="spellEnd"/>
      <w:proofErr w:type="gramEnd"/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 xml:space="preserve"> OPTIONAL</w:t>
      </w:r>
    </w:p>
    <w:p w14:paraId="39B1C705" w14:textId="77777777" w:rsidR="00AE40C4" w:rsidRDefault="00AE40C4" w:rsidP="00AE40C4">
      <w:pPr>
        <w:pStyle w:val="PL"/>
        <w:rPr>
          <w:noProof w:val="0"/>
        </w:rPr>
      </w:pPr>
    </w:p>
    <w:p w14:paraId="742CEB7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7A5266EE" w14:textId="77777777" w:rsidR="00AE40C4" w:rsidRDefault="00AE40C4" w:rsidP="00AE40C4">
      <w:pPr>
        <w:pStyle w:val="PL"/>
        <w:rPr>
          <w:noProof w:val="0"/>
        </w:rPr>
      </w:pPr>
    </w:p>
    <w:p w14:paraId="4643C0E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304C554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7B706C3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22F3871E" w14:textId="77777777" w:rsidR="00AE40C4" w:rsidRDefault="00AE40C4" w:rsidP="00AE40C4">
      <w:pPr>
        <w:pStyle w:val="PL"/>
        <w:rPr>
          <w:noProof w:val="0"/>
        </w:rPr>
      </w:pPr>
    </w:p>
    <w:p w14:paraId="7393525A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5CB395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10636EC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519DE71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31B64D0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B67EF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93230D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058755E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3F8786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5E300BA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43C697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CA641C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13784B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 xml:space="preserve"> OPTIONAL,</w:t>
      </w:r>
    </w:p>
    <w:p w14:paraId="69EBCE4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16564E0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7FCCF5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08AA2FA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3F3736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2D9F572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4DECB4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14:paraId="022A5744" w14:textId="77777777" w:rsidR="00AE40C4" w:rsidRDefault="00AE40C4" w:rsidP="00AE40C4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D627CB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extensionDiagnostics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14:paraId="3656FDA7" w14:textId="77777777" w:rsidR="00AE40C4" w:rsidRDefault="00AE40C4" w:rsidP="00AE40C4">
      <w:pPr>
        <w:pStyle w:val="PL"/>
        <w:rPr>
          <w:noProof w:val="0"/>
        </w:rPr>
      </w:pPr>
    </w:p>
    <w:p w14:paraId="424DCE9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3DFBC91B" w14:textId="77777777" w:rsidR="00AE40C4" w:rsidRDefault="00AE40C4" w:rsidP="00AE40C4">
      <w:pPr>
        <w:pStyle w:val="PL"/>
        <w:rPr>
          <w:noProof w:val="0"/>
        </w:rPr>
      </w:pPr>
    </w:p>
    <w:p w14:paraId="7F5EDE8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758B08ED" w14:textId="77777777" w:rsidR="00AE40C4" w:rsidRDefault="00AE40C4" w:rsidP="00AE40C4">
      <w:pPr>
        <w:pStyle w:val="PL"/>
        <w:outlineLvl w:val="3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71E254E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12E0C01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354064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3CF40B9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6DF386" w14:textId="77777777" w:rsidR="00AE40C4" w:rsidRDefault="00AE40C4" w:rsidP="00AE40C4">
      <w:pPr>
        <w:pStyle w:val="PL"/>
        <w:rPr>
          <w:noProof w:val="0"/>
        </w:rPr>
      </w:pPr>
    </w:p>
    <w:p w14:paraId="0A24610E" w14:textId="77777777" w:rsidR="00AE40C4" w:rsidRDefault="00AE40C4" w:rsidP="00AE40C4">
      <w:pPr>
        <w:pStyle w:val="PL"/>
        <w:rPr>
          <w:noProof w:val="0"/>
        </w:rPr>
      </w:pPr>
    </w:p>
    <w:p w14:paraId="30AC15DA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4CF15C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2783350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F954CA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DAB05C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35096C0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4582F082" w14:textId="77777777" w:rsidR="00AE40C4" w:rsidRDefault="00AE40C4" w:rsidP="00AE40C4">
      <w:pPr>
        <w:pStyle w:val="PL"/>
        <w:rPr>
          <w:noProof w:val="0"/>
        </w:rPr>
      </w:pPr>
    </w:p>
    <w:p w14:paraId="4B51977F" w14:textId="77777777" w:rsidR="00AE40C4" w:rsidRDefault="00AE40C4" w:rsidP="00AE40C4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142DCF09" w14:textId="77777777" w:rsidR="00AE40C4" w:rsidRDefault="00AE40C4" w:rsidP="00AE40C4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3C6C5553" w14:textId="77777777" w:rsidR="00AE40C4" w:rsidRDefault="00AE40C4" w:rsidP="00AE40C4">
      <w:pPr>
        <w:pStyle w:val="PL"/>
      </w:pPr>
    </w:p>
    <w:p w14:paraId="23122ED1" w14:textId="77777777" w:rsidR="00AE40C4" w:rsidRPr="008E7E46" w:rsidRDefault="00AE40C4" w:rsidP="00AE40C4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0B9ABD5A" w14:textId="77777777" w:rsidR="00AE40C4" w:rsidRDefault="00AE40C4" w:rsidP="00AE40C4">
      <w:pPr>
        <w:pStyle w:val="PL"/>
      </w:pPr>
    </w:p>
    <w:p w14:paraId="4A5EECBA" w14:textId="77777777" w:rsidR="00AE40C4" w:rsidRDefault="00AE40C4" w:rsidP="00AE40C4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AC7CE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124081E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tacs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FC39E6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E9FE2EE" w14:textId="77777777" w:rsidR="00AE40C4" w:rsidRDefault="00AE40C4" w:rsidP="00AE40C4">
      <w:pPr>
        <w:pStyle w:val="PL"/>
        <w:rPr>
          <w:noProof w:val="0"/>
        </w:rPr>
      </w:pPr>
    </w:p>
    <w:p w14:paraId="76D1895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5F8DE5DB" w14:textId="77777777" w:rsidR="00AE40C4" w:rsidRDefault="00AE40C4" w:rsidP="00AE40C4">
      <w:pPr>
        <w:pStyle w:val="PL"/>
        <w:rPr>
          <w:noProof w:val="0"/>
        </w:rPr>
      </w:pPr>
    </w:p>
    <w:p w14:paraId="61B7DF18" w14:textId="77777777" w:rsidR="00AE40C4" w:rsidRDefault="00AE40C4" w:rsidP="00AE40C4">
      <w:pPr>
        <w:pStyle w:val="PL"/>
      </w:pPr>
    </w:p>
    <w:p w14:paraId="65F68212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E8CB0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49C180E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F7A914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23501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31C373C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23D0D0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6B28C14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58C439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10A070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8BD0F42" w14:textId="77777777" w:rsidR="00AE40C4" w:rsidRDefault="00AE40C4" w:rsidP="00AE40C4">
      <w:pPr>
        <w:pStyle w:val="PL"/>
      </w:pPr>
      <w:r>
        <w:rPr>
          <w:noProof w:val="0"/>
        </w:rPr>
        <w:t>}</w:t>
      </w:r>
    </w:p>
    <w:p w14:paraId="47FF1DC9" w14:textId="77777777" w:rsidR="00AE40C4" w:rsidRDefault="00AE40C4" w:rsidP="00AE40C4">
      <w:pPr>
        <w:pStyle w:val="PL"/>
        <w:rPr>
          <w:noProof w:val="0"/>
        </w:rPr>
      </w:pPr>
    </w:p>
    <w:p w14:paraId="2126747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4E1DBE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ED7E42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1B59909B" w14:textId="77777777" w:rsidR="00AE40C4" w:rsidRDefault="00AE40C4" w:rsidP="00AE40C4">
      <w:pPr>
        <w:pStyle w:val="PL"/>
        <w:rPr>
          <w:noProof w:val="0"/>
        </w:rPr>
      </w:pPr>
    </w:p>
    <w:p w14:paraId="560D4042" w14:textId="77777777" w:rsidR="00AE40C4" w:rsidRDefault="00AE40C4" w:rsidP="00AE40C4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566F56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E21B14" w14:textId="77777777" w:rsidR="00AE40C4" w:rsidRDefault="00AE40C4" w:rsidP="00AE40C4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2235CF3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5B61FA" w14:textId="77777777" w:rsidR="00AE40C4" w:rsidRDefault="00AE40C4" w:rsidP="00AE40C4">
      <w:pPr>
        <w:pStyle w:val="PL"/>
        <w:rPr>
          <w:noProof w:val="0"/>
        </w:rPr>
      </w:pPr>
    </w:p>
    <w:p w14:paraId="1DCA640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6B25F8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419C905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5AD73D" w14:textId="77777777" w:rsidR="00AE40C4" w:rsidRDefault="00AE40C4" w:rsidP="00AE40C4">
      <w:pPr>
        <w:pStyle w:val="PL"/>
      </w:pPr>
    </w:p>
    <w:p w14:paraId="6E001361" w14:textId="77777777" w:rsidR="00AE40C4" w:rsidRDefault="00AE40C4" w:rsidP="00AE40C4">
      <w:pPr>
        <w:pStyle w:val="PL"/>
        <w:rPr>
          <w:noProof w:val="0"/>
        </w:rPr>
      </w:pPr>
    </w:p>
    <w:p w14:paraId="13F45060" w14:textId="77777777" w:rsidR="00AE40C4" w:rsidRPr="00B179D2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1EBC2827" w14:textId="77777777" w:rsidR="00AE40C4" w:rsidRDefault="00AE40C4" w:rsidP="00AE40C4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335D1944" w14:textId="77777777" w:rsidR="00AE40C4" w:rsidRDefault="00AE40C4" w:rsidP="00AE40C4">
      <w:pPr>
        <w:pStyle w:val="PL"/>
      </w:pPr>
    </w:p>
    <w:p w14:paraId="159F08EB" w14:textId="77777777" w:rsidR="00AE40C4" w:rsidRDefault="00AE40C4" w:rsidP="00AE40C4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125D03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72B2050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fiveGC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277D41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ePC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0FEAE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0FB30EB0" w14:textId="77777777" w:rsidR="00AE40C4" w:rsidRDefault="00AE40C4" w:rsidP="00AE40C4">
      <w:pPr>
        <w:pStyle w:val="PL"/>
        <w:rPr>
          <w:noProof w:val="0"/>
        </w:rPr>
      </w:pPr>
    </w:p>
    <w:p w14:paraId="634731F4" w14:textId="77777777" w:rsidR="00AE40C4" w:rsidRDefault="00AE40C4" w:rsidP="00AE40C4">
      <w:pPr>
        <w:pStyle w:val="PL"/>
        <w:rPr>
          <w:noProof w:val="0"/>
        </w:rPr>
      </w:pPr>
    </w:p>
    <w:p w14:paraId="3D544A7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B87AA2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714591C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F6AC4E" w14:textId="77777777" w:rsidR="00AE40C4" w:rsidRDefault="00AE40C4" w:rsidP="00AE40C4">
      <w:pPr>
        <w:pStyle w:val="PL"/>
        <w:rPr>
          <w:noProof w:val="0"/>
        </w:rPr>
      </w:pPr>
    </w:p>
    <w:p w14:paraId="563CEF8C" w14:textId="77777777" w:rsidR="00AE40C4" w:rsidRDefault="00AE40C4" w:rsidP="00AE40C4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7ABEA51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7ECFB43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0141E553" w14:textId="77777777" w:rsidR="00AE40C4" w:rsidRPr="00767945" w:rsidRDefault="00AE40C4" w:rsidP="00AE40C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80742F2" w14:textId="77777777" w:rsidR="00AE40C4" w:rsidRDefault="00AE40C4" w:rsidP="00AE40C4">
      <w:pPr>
        <w:pStyle w:val="PL"/>
        <w:rPr>
          <w:noProof w:val="0"/>
        </w:rPr>
      </w:pPr>
    </w:p>
    <w:p w14:paraId="29A014AF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7D46498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0C80871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39CBEB6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F12AB0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A3818D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051EB0A7" w14:textId="77777777" w:rsidR="00AE40C4" w:rsidRDefault="00AE40C4" w:rsidP="00AE40C4">
      <w:pPr>
        <w:pStyle w:val="PL"/>
        <w:rPr>
          <w:noProof w:val="0"/>
        </w:rPr>
      </w:pPr>
    </w:p>
    <w:p w14:paraId="056BAC65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DNNSelectionMode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EC15B3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2AD5DDA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9A4DC6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74A856F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791D7C7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uEorNetworkProvidedSubscriptionVerified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3C3A7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09CD13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networkProvidedSubscriptionNotVerified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2B12CB9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0B18A0C5" w14:textId="77777777" w:rsidR="00AE40C4" w:rsidRDefault="00AE40C4" w:rsidP="00AE40C4">
      <w:pPr>
        <w:pStyle w:val="PL"/>
        <w:rPr>
          <w:noProof w:val="0"/>
        </w:rPr>
      </w:pPr>
    </w:p>
    <w:p w14:paraId="4ADC5B4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A708CB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D08FE3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0DF6E7" w14:textId="77777777" w:rsidR="00AE40C4" w:rsidRDefault="00AE40C4" w:rsidP="00AE40C4">
      <w:pPr>
        <w:pStyle w:val="PL"/>
        <w:rPr>
          <w:noProof w:val="0"/>
        </w:rPr>
      </w:pPr>
    </w:p>
    <w:p w14:paraId="5BC5C1C0" w14:textId="77777777" w:rsidR="00AE40C4" w:rsidRDefault="00AE40C4" w:rsidP="00AE40C4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4CA6C7A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472B6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658524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584090" w14:textId="77777777" w:rsidR="00AE40C4" w:rsidRDefault="00AE40C4" w:rsidP="00AE40C4">
      <w:pPr>
        <w:pStyle w:val="PL"/>
        <w:rPr>
          <w:noProof w:val="0"/>
        </w:rPr>
      </w:pPr>
    </w:p>
    <w:p w14:paraId="25B18997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6F81EF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17C839D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7603769" w14:textId="77777777" w:rsidR="00AE40C4" w:rsidRPr="00767945" w:rsidRDefault="00AE40C4" w:rsidP="00AE40C4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413AA178" w14:textId="77777777" w:rsidR="00AE40C4" w:rsidRPr="00767945" w:rsidRDefault="00AE40C4" w:rsidP="00AE40C4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015148D9" w14:textId="77777777" w:rsidR="00AE40C4" w:rsidRPr="00767945" w:rsidRDefault="00AE40C4" w:rsidP="00AE40C4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6644E8D" w14:textId="77777777" w:rsidR="00AE40C4" w:rsidRPr="00945342" w:rsidRDefault="00AE40C4" w:rsidP="00AE40C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71264705" w14:textId="77777777" w:rsidR="00AE40C4" w:rsidRPr="00945342" w:rsidRDefault="00AE40C4" w:rsidP="00AE40C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647F8150" w14:textId="77777777" w:rsidR="00AE40C4" w:rsidRPr="00945342" w:rsidRDefault="00AE40C4" w:rsidP="00AE40C4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A90D147" w14:textId="77777777" w:rsidR="00AE40C4" w:rsidRPr="00767945" w:rsidRDefault="00AE40C4" w:rsidP="00AE40C4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0B943E4" w14:textId="77777777" w:rsidR="00AE40C4" w:rsidRPr="00527A24" w:rsidRDefault="00AE40C4" w:rsidP="00AE40C4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E6E7D63" w14:textId="77777777" w:rsidR="00AE40C4" w:rsidRPr="00527A24" w:rsidRDefault="00AE40C4" w:rsidP="00AE40C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3FCD06AC" w14:textId="77777777" w:rsidR="00AE40C4" w:rsidRPr="00527A24" w:rsidRDefault="00AE40C4" w:rsidP="00AE40C4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3785C7CE" w14:textId="77777777" w:rsidR="00AE40C4" w:rsidRDefault="00AE40C4" w:rsidP="00AE40C4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224F031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C35D68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874D995" w14:textId="77777777" w:rsidR="00AE40C4" w:rsidRDefault="00AE40C4" w:rsidP="00AE40C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5CBF45B" w14:textId="77777777" w:rsidR="00AE40C4" w:rsidRDefault="00AE40C4" w:rsidP="00AE40C4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C6A2EF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509950EA" w14:textId="77777777" w:rsidR="00AE40C4" w:rsidRDefault="00AE40C4" w:rsidP="00AE40C4">
      <w:pPr>
        <w:pStyle w:val="PL"/>
        <w:rPr>
          <w:noProof w:val="0"/>
          <w:lang w:eastAsia="zh-CN"/>
        </w:rPr>
      </w:pPr>
    </w:p>
    <w:p w14:paraId="24C1F2E8" w14:textId="77777777" w:rsidR="00AE40C4" w:rsidRDefault="00AE40C4" w:rsidP="00AE40C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F907636" w14:textId="77777777" w:rsidR="00AE40C4" w:rsidRPr="009F5A10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G</w:t>
      </w:r>
    </w:p>
    <w:p w14:paraId="2413DDD8" w14:textId="77777777" w:rsidR="00AE40C4" w:rsidRDefault="00AE40C4" w:rsidP="00AE40C4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9327459" w14:textId="77777777" w:rsidR="00AE40C4" w:rsidRPr="00452B63" w:rsidRDefault="00AE40C4" w:rsidP="00AE40C4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0FA63BBF" w14:textId="77777777" w:rsidR="00AE40C4" w:rsidRPr="009F5A10" w:rsidRDefault="00AE40C4" w:rsidP="00AE40C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774ED7D0" w14:textId="77777777" w:rsidR="00AE40C4" w:rsidRDefault="00AE40C4" w:rsidP="00AE40C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6BA4711" w14:textId="77777777" w:rsidR="00AE40C4" w:rsidRPr="009F5A10" w:rsidRDefault="00AE40C4" w:rsidP="00AE40C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3451E6F" w14:textId="77777777" w:rsidR="00AE40C4" w:rsidRDefault="00AE40C4" w:rsidP="00AE40C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DAD5833" w14:textId="77777777" w:rsidR="00AE40C4" w:rsidRDefault="00AE40C4" w:rsidP="00AE40C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1E1D6822" w14:textId="77777777" w:rsidR="00AE40C4" w:rsidRDefault="00AE40C4" w:rsidP="00AE40C4">
      <w:pPr>
        <w:pStyle w:val="PL"/>
        <w:rPr>
          <w:noProof w:val="0"/>
        </w:rPr>
      </w:pPr>
    </w:p>
    <w:p w14:paraId="69309E6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09394B75" w14:textId="77777777" w:rsidR="00AE40C4" w:rsidRDefault="00AE40C4" w:rsidP="00AE40C4">
      <w:pPr>
        <w:pStyle w:val="PL"/>
        <w:rPr>
          <w:noProof w:val="0"/>
          <w:snapToGrid w:val="0"/>
        </w:rPr>
      </w:pPr>
    </w:p>
    <w:p w14:paraId="761074E8" w14:textId="77777777" w:rsidR="00AE40C4" w:rsidRDefault="00AE40C4" w:rsidP="00AE40C4">
      <w:pPr>
        <w:pStyle w:val="PL"/>
        <w:rPr>
          <w:noProof w:val="0"/>
          <w:snapToGrid w:val="0"/>
        </w:rPr>
      </w:pPr>
    </w:p>
    <w:p w14:paraId="7061EB54" w14:textId="77777777" w:rsidR="00AE40C4" w:rsidRDefault="00AE40C4" w:rsidP="00AE40C4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8DE9E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1A523A0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5F88D79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FC291EC" w14:textId="77777777" w:rsidR="00AE40C4" w:rsidRDefault="00AE40C4" w:rsidP="00AE40C4">
      <w:pPr>
        <w:pStyle w:val="PL"/>
        <w:rPr>
          <w:noProof w:val="0"/>
        </w:rPr>
      </w:pPr>
    </w:p>
    <w:p w14:paraId="0664BFB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621B6CB3" w14:textId="77777777" w:rsidR="00AE40C4" w:rsidRDefault="00AE40C4" w:rsidP="00AE40C4">
      <w:pPr>
        <w:pStyle w:val="PL"/>
        <w:rPr>
          <w:noProof w:val="0"/>
        </w:rPr>
      </w:pPr>
    </w:p>
    <w:p w14:paraId="51260916" w14:textId="77777777" w:rsidR="00AE40C4" w:rsidRPr="00802878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3766B6" w14:textId="77777777" w:rsidR="00AE40C4" w:rsidRPr="00802878" w:rsidRDefault="00AE40C4" w:rsidP="00AE40C4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76C262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00EF20" w14:textId="77777777" w:rsidR="00AE40C4" w:rsidRDefault="00AE40C4" w:rsidP="00AE40C4">
      <w:pPr>
        <w:pStyle w:val="PL"/>
        <w:rPr>
          <w:noProof w:val="0"/>
        </w:rPr>
      </w:pPr>
    </w:p>
    <w:p w14:paraId="1DE27E9C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 w:rsidRPr="00802878">
        <w:rPr>
          <w:noProof w:val="0"/>
        </w:rPr>
        <w:t>IncompleteCDRIndication</w:t>
      </w:r>
      <w:proofErr w:type="spellEnd"/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51FF46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05EEC837" w14:textId="77777777" w:rsidR="00AE40C4" w:rsidRPr="00802878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and</w:t>
      </w:r>
      <w:proofErr w:type="gramEnd"/>
      <w:r>
        <w:rPr>
          <w:noProof w:val="0"/>
        </w:rPr>
        <w:t xml:space="preserve"> not included if the status is unknown</w:t>
      </w:r>
    </w:p>
    <w:p w14:paraId="3483A871" w14:textId="77777777" w:rsidR="00AE40C4" w:rsidRPr="00802878" w:rsidRDefault="00AE40C4" w:rsidP="00AE40C4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39E1D550" w14:textId="77777777" w:rsidR="00AE40C4" w:rsidRPr="00802878" w:rsidRDefault="00AE40C4" w:rsidP="00AE40C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initial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7C124DF" w14:textId="77777777" w:rsidR="00AE40C4" w:rsidRPr="00802878" w:rsidRDefault="00AE40C4" w:rsidP="00AE40C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update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37B04B70" w14:textId="77777777" w:rsidR="00AE40C4" w:rsidRPr="00802878" w:rsidRDefault="00AE40C4" w:rsidP="00AE40C4">
      <w:pPr>
        <w:pStyle w:val="PL"/>
        <w:rPr>
          <w:noProof w:val="0"/>
        </w:rPr>
      </w:pPr>
      <w:r w:rsidRPr="00802878">
        <w:rPr>
          <w:noProof w:val="0"/>
        </w:rPr>
        <w:tab/>
      </w:r>
      <w:proofErr w:type="spellStart"/>
      <w:proofErr w:type="gramStart"/>
      <w:r>
        <w:rPr>
          <w:noProof w:val="0"/>
        </w:rPr>
        <w:t>termination</w:t>
      </w:r>
      <w:r w:rsidRPr="00802878">
        <w:rPr>
          <w:noProof w:val="0"/>
        </w:rPr>
        <w:t>Lost</w:t>
      </w:r>
      <w:proofErr w:type="spellEnd"/>
      <w:proofErr w:type="gramEnd"/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014AEC05" w14:textId="77777777" w:rsidR="00AE40C4" w:rsidRPr="00802878" w:rsidRDefault="00AE40C4" w:rsidP="00AE40C4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24D379C" w14:textId="77777777" w:rsidR="00AE40C4" w:rsidRDefault="00AE40C4" w:rsidP="00AE40C4">
      <w:pPr>
        <w:pStyle w:val="PL"/>
        <w:rPr>
          <w:noProof w:val="0"/>
        </w:rPr>
      </w:pPr>
    </w:p>
    <w:p w14:paraId="575B339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D60320" w14:textId="77777777" w:rsidR="00AE40C4" w:rsidRPr="009F5A10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0D42C2B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33882B" w14:textId="77777777" w:rsidR="00AE40C4" w:rsidRDefault="00AE40C4" w:rsidP="00AE40C4">
      <w:pPr>
        <w:pStyle w:val="PL"/>
        <w:rPr>
          <w:noProof w:val="0"/>
        </w:rPr>
      </w:pPr>
    </w:p>
    <w:p w14:paraId="34FBB63C" w14:textId="77777777" w:rsidR="00AE40C4" w:rsidRPr="00452B63" w:rsidRDefault="00AE40C4" w:rsidP="00AE40C4">
      <w:pPr>
        <w:pStyle w:val="PL"/>
        <w:rPr>
          <w:noProof w:val="0"/>
        </w:rPr>
      </w:pPr>
      <w:r>
        <w:t>LocationReporting</w:t>
      </w:r>
      <w:proofErr w:type="spellStart"/>
      <w:r w:rsidRPr="00231006">
        <w:rPr>
          <w:noProof w:val="0"/>
        </w:rPr>
        <w:t>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78AE2C1" w14:textId="77777777" w:rsidR="00AE40C4" w:rsidRDefault="00AE40C4" w:rsidP="00AE40C4">
      <w:pPr>
        <w:pStyle w:val="PL"/>
        <w:rPr>
          <w:noProof w:val="0"/>
          <w:lang w:val="en-US"/>
        </w:rPr>
      </w:pPr>
    </w:p>
    <w:p w14:paraId="6629E07A" w14:textId="77777777" w:rsidR="00AE40C4" w:rsidRDefault="00AE40C4" w:rsidP="00AE40C4">
      <w:pPr>
        <w:pStyle w:val="PL"/>
        <w:rPr>
          <w:lang w:eastAsia="zh-CN"/>
        </w:rPr>
      </w:pPr>
    </w:p>
    <w:p w14:paraId="6F95846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056CB0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29276CC9" w14:textId="77777777" w:rsidR="00AE40C4" w:rsidRPr="00452B63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85347B" w14:textId="77777777" w:rsidR="00AE40C4" w:rsidRPr="00452B63" w:rsidRDefault="00AE40C4" w:rsidP="00AE40C4">
      <w:pPr>
        <w:pStyle w:val="PL"/>
        <w:rPr>
          <w:noProof w:val="0"/>
          <w:lang w:val="en-US"/>
        </w:rPr>
      </w:pPr>
    </w:p>
    <w:p w14:paraId="593B4E3D" w14:textId="77777777" w:rsidR="00AE40C4" w:rsidRDefault="00AE40C4" w:rsidP="00AE40C4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335682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42E992E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</w:t>
      </w:r>
      <w:r w:rsidRPr="00A16162">
        <w:rPr>
          <w:noProof w:val="0"/>
        </w:rPr>
        <w:t>ICO</w:t>
      </w:r>
      <w:r>
        <w:rPr>
          <w:noProof w:val="0"/>
        </w:rPr>
        <w:t>Mode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B4C57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noMICOMode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8262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7AAC30F4" w14:textId="77777777" w:rsidR="00AE40C4" w:rsidRDefault="00AE40C4" w:rsidP="00AE40C4">
      <w:pPr>
        <w:pStyle w:val="PL"/>
        <w:rPr>
          <w:noProof w:val="0"/>
        </w:rPr>
      </w:pPr>
    </w:p>
    <w:p w14:paraId="3ADF06D6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1625D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01B7A59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7D5879E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464A84C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33D433F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6ED944C4" w14:textId="77777777" w:rsidR="00AE40C4" w:rsidRDefault="00AE40C4" w:rsidP="00AE40C4">
      <w:pPr>
        <w:pStyle w:val="PL"/>
        <w:rPr>
          <w:noProof w:val="0"/>
        </w:rPr>
      </w:pPr>
    </w:p>
    <w:p w14:paraId="2030177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00878B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5F5CC77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5E317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099CBCBC" w14:textId="77777777" w:rsidR="00AE40C4" w:rsidRDefault="00AE40C4" w:rsidP="00AE40C4">
      <w:pPr>
        <w:pStyle w:val="PL"/>
        <w:rPr>
          <w:noProof w:val="0"/>
        </w:rPr>
      </w:pPr>
    </w:p>
    <w:p w14:paraId="5D01409A" w14:textId="77777777" w:rsidR="00AE40C4" w:rsidRDefault="00AE40C4" w:rsidP="00AE40C4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141838A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004216F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276DED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4F95EE" w14:textId="77777777" w:rsidR="00AE40C4" w:rsidRDefault="00AE40C4" w:rsidP="00AE40C4">
      <w:pPr>
        <w:pStyle w:val="PL"/>
        <w:rPr>
          <w:noProof w:val="0"/>
        </w:rPr>
      </w:pPr>
    </w:p>
    <w:p w14:paraId="793799AC" w14:textId="77777777" w:rsidR="00AE40C4" w:rsidRDefault="00AE40C4" w:rsidP="00AE40C4">
      <w:pPr>
        <w:pStyle w:val="PL"/>
        <w:rPr>
          <w:noProof w:val="0"/>
        </w:rPr>
      </w:pPr>
    </w:p>
    <w:p w14:paraId="650F4DB6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72528D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079CA54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F7CB70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0E878B6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0FA9BF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93D63F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3331A8E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14:paraId="132A13B5" w14:textId="77777777" w:rsidR="00AE40C4" w:rsidRDefault="00AE40C4" w:rsidP="00AE40C4">
      <w:pPr>
        <w:pStyle w:val="PL"/>
        <w:rPr>
          <w:noProof w:val="0"/>
        </w:rPr>
      </w:pPr>
    </w:p>
    <w:p w14:paraId="5042B7C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2A91CF4F" w14:textId="77777777" w:rsidR="00AE40C4" w:rsidRDefault="00AE40C4" w:rsidP="00AE40C4">
      <w:pPr>
        <w:pStyle w:val="PL"/>
        <w:rPr>
          <w:noProof w:val="0"/>
        </w:rPr>
      </w:pPr>
    </w:p>
    <w:p w14:paraId="36CAE2B7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lastRenderedPageBreak/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2068583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5E0D896D" w14:textId="77777777" w:rsidR="00AE40C4" w:rsidRDefault="00AE40C4" w:rsidP="00AE40C4">
      <w:pPr>
        <w:pStyle w:val="PL"/>
        <w:rPr>
          <w:noProof w:val="0"/>
        </w:rPr>
      </w:pPr>
    </w:p>
    <w:p w14:paraId="485E0B11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ADB574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2BB113C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14:paraId="43511F0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A1FFF9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9C6E7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044595D5" w14:textId="77777777" w:rsidR="00AE40C4" w:rsidRDefault="00AE40C4" w:rsidP="00AE40C4">
      <w:pPr>
        <w:pStyle w:val="PL"/>
        <w:tabs>
          <w:tab w:val="clear" w:pos="768"/>
        </w:tabs>
        <w:ind w:left="1538" w:hanging="1140"/>
        <w:rPr>
          <w:lang w:bidi="ar-IQ"/>
        </w:rPr>
      </w:pPr>
      <w:proofErr w:type="spellStart"/>
      <w:proofErr w:type="gramStart"/>
      <w:r>
        <w:rPr>
          <w:noProof w:val="0"/>
        </w:rPr>
        <w:t>sGW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  <w:r>
        <w:rPr>
          <w:noProof w:val="0"/>
        </w:rPr>
        <w:tab/>
      </w:r>
    </w:p>
    <w:p w14:paraId="7C91C95E" w14:textId="77777777" w:rsidR="00AE40C4" w:rsidRDefault="00AE40C4" w:rsidP="00AE40C4">
      <w:pPr>
        <w:pStyle w:val="PL"/>
        <w:tabs>
          <w:tab w:val="clear" w:pos="768"/>
        </w:tabs>
        <w:rPr>
          <w:noProof w:val="0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14:paraId="7FE715C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5F3C6703" w14:textId="77777777" w:rsidR="00AE40C4" w:rsidRDefault="00AE40C4" w:rsidP="00AE40C4">
      <w:pPr>
        <w:pStyle w:val="PL"/>
        <w:rPr>
          <w:noProof w:val="0"/>
        </w:rPr>
      </w:pPr>
    </w:p>
    <w:p w14:paraId="2B48BC93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0772F1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175751F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0BF02FD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186762E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5149388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010AE811" w14:textId="77777777" w:rsidR="00AE40C4" w:rsidRDefault="00AE40C4" w:rsidP="00AE40C4">
      <w:pPr>
        <w:pStyle w:val="PL"/>
        <w:rPr>
          <w:noProof w:val="0"/>
        </w:rPr>
      </w:pPr>
    </w:p>
    <w:p w14:paraId="1A75972A" w14:textId="77777777" w:rsidR="00AE40C4" w:rsidRDefault="00AE40C4" w:rsidP="00AE40C4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2C34E89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04CB04D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B866FF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82E2A2" w14:textId="77777777" w:rsidR="00AE40C4" w:rsidRDefault="00AE40C4" w:rsidP="00AE40C4">
      <w:pPr>
        <w:pStyle w:val="PL"/>
        <w:rPr>
          <w:noProof w:val="0"/>
        </w:rPr>
      </w:pPr>
    </w:p>
    <w:p w14:paraId="0B3D5F69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C81EAA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14DD2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4E74964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B6FB3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BD02E65" w14:textId="77777777" w:rsidR="00AE40C4" w:rsidRDefault="00AE40C4" w:rsidP="00AE40C4">
      <w:pPr>
        <w:pStyle w:val="PL"/>
        <w:rPr>
          <w:noProof w:val="0"/>
        </w:rPr>
      </w:pPr>
    </w:p>
    <w:p w14:paraId="6C90A21E" w14:textId="77777777" w:rsidR="00AE40C4" w:rsidRPr="00920268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03A8596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6C7A8BAC" w14:textId="77777777" w:rsidR="00AE40C4" w:rsidRPr="007D5722" w:rsidRDefault="00AE40C4" w:rsidP="00AE40C4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344D3BB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1F8F3F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16B3F059" w14:textId="77777777" w:rsidR="00AE40C4" w:rsidRDefault="00AE40C4" w:rsidP="00AE40C4">
      <w:pPr>
        <w:pStyle w:val="PL"/>
        <w:rPr>
          <w:noProof w:val="0"/>
        </w:rPr>
      </w:pPr>
    </w:p>
    <w:p w14:paraId="101840DB" w14:textId="77777777" w:rsidR="00AE40C4" w:rsidRDefault="00AE40C4" w:rsidP="00AE40C4">
      <w:pPr>
        <w:pStyle w:val="PL"/>
        <w:rPr>
          <w:noProof w:val="0"/>
        </w:rPr>
      </w:pPr>
    </w:p>
    <w:p w14:paraId="0D7CBFB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D3A521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237287B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CCDE60" w14:textId="77777777" w:rsidR="00AE40C4" w:rsidRDefault="00AE40C4" w:rsidP="00AE40C4">
      <w:pPr>
        <w:pStyle w:val="PL"/>
        <w:rPr>
          <w:noProof w:val="0"/>
        </w:rPr>
      </w:pPr>
    </w:p>
    <w:p w14:paraId="7D7C0ED8" w14:textId="77777777" w:rsidR="00AE40C4" w:rsidRDefault="00AE40C4" w:rsidP="00AE40C4">
      <w:pPr>
        <w:pStyle w:val="PL"/>
        <w:rPr>
          <w:noProof w:val="0"/>
        </w:rPr>
      </w:pPr>
    </w:p>
    <w:p w14:paraId="1B526BFB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054B3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1A24087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65F55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29817C8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6792CE75" w14:textId="77777777" w:rsidR="00AE40C4" w:rsidRDefault="00AE40C4" w:rsidP="00AE40C4">
      <w:pPr>
        <w:pStyle w:val="PL"/>
        <w:rPr>
          <w:noProof w:val="0"/>
        </w:rPr>
      </w:pPr>
    </w:p>
    <w:p w14:paraId="06075E09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63AF389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541AD0F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3CFAB5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70EBE12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2429346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5BCC969B" w14:textId="77777777" w:rsidR="00AE40C4" w:rsidRDefault="00AE40C4" w:rsidP="00AE40C4">
      <w:pPr>
        <w:pStyle w:val="PL"/>
        <w:rPr>
          <w:noProof w:val="0"/>
        </w:rPr>
      </w:pPr>
    </w:p>
    <w:p w14:paraId="52BA98D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5B8561F7" w14:textId="77777777" w:rsidR="00AE40C4" w:rsidRDefault="00AE40C4" w:rsidP="00AE40C4">
      <w:pPr>
        <w:pStyle w:val="PL"/>
        <w:rPr>
          <w:noProof w:val="0"/>
        </w:rPr>
      </w:pPr>
    </w:p>
    <w:p w14:paraId="270C2AFB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18D9A86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1DC98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ECA6CD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BEFBC7" w14:textId="77777777" w:rsidR="00AE40C4" w:rsidRDefault="00AE40C4" w:rsidP="00AE40C4">
      <w:pPr>
        <w:pStyle w:val="PL"/>
        <w:rPr>
          <w:noProof w:val="0"/>
        </w:rPr>
      </w:pPr>
    </w:p>
    <w:p w14:paraId="77CDE28C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0790C3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2ED6A7D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BF0F73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64896E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9D0FB8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314D151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752F316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2E86332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D651BA2" w14:textId="77777777" w:rsidR="00AE40C4" w:rsidRDefault="00AE40C4" w:rsidP="00AE40C4">
      <w:pPr>
        <w:pStyle w:val="PL"/>
      </w:pPr>
    </w:p>
    <w:p w14:paraId="5AE20618" w14:textId="77777777" w:rsidR="00AE40C4" w:rsidRDefault="00AE40C4" w:rsidP="00AE40C4">
      <w:pPr>
        <w:pStyle w:val="PL"/>
      </w:pPr>
    </w:p>
    <w:p w14:paraId="2C10A475" w14:textId="77777777" w:rsidR="00AE40C4" w:rsidRDefault="00AE40C4" w:rsidP="00AE40C4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581D8E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316AB27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4D60E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48CABA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03A13488" w14:textId="77777777" w:rsidR="00AE40C4" w:rsidRDefault="00AE40C4" w:rsidP="00AE40C4">
      <w:pPr>
        <w:pStyle w:val="PL"/>
        <w:rPr>
          <w:noProof w:val="0"/>
        </w:rPr>
      </w:pPr>
    </w:p>
    <w:p w14:paraId="5A68EE3E" w14:textId="77777777" w:rsidR="00AE40C4" w:rsidRDefault="00AE40C4" w:rsidP="00AE40C4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6889A2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418E13D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9C2B3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C32F6C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0A333986" w14:textId="77777777" w:rsidR="00AE40C4" w:rsidRDefault="00AE40C4" w:rsidP="00AE40C4">
      <w:pPr>
        <w:pStyle w:val="PL"/>
        <w:rPr>
          <w:noProof w:val="0"/>
        </w:rPr>
      </w:pPr>
    </w:p>
    <w:p w14:paraId="6A32776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1AE32A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7B897FB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F4CDC4" w14:textId="77777777" w:rsidR="00AE40C4" w:rsidRDefault="00AE40C4" w:rsidP="00AE40C4">
      <w:pPr>
        <w:pStyle w:val="PL"/>
        <w:rPr>
          <w:noProof w:val="0"/>
        </w:rPr>
      </w:pPr>
    </w:p>
    <w:p w14:paraId="1E86CD05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473F31D" w14:textId="77777777" w:rsidR="00AE40C4" w:rsidRDefault="00AE40C4" w:rsidP="00AE40C4">
      <w:pPr>
        <w:pStyle w:val="PL"/>
        <w:rPr>
          <w:noProof w:val="0"/>
        </w:rPr>
      </w:pPr>
    </w:p>
    <w:p w14:paraId="5F425F26" w14:textId="77777777" w:rsidR="00AE40C4" w:rsidRPr="00920268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04916D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5EFCF38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916F38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08892E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27959A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44702C9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6A573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709FEC8E" w14:textId="77777777" w:rsidR="00AE40C4" w:rsidRDefault="00AE40C4" w:rsidP="00AE40C4">
      <w:pPr>
        <w:pStyle w:val="PL"/>
        <w:rPr>
          <w:noProof w:val="0"/>
        </w:rPr>
      </w:pPr>
    </w:p>
    <w:p w14:paraId="42430A2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E98310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3955D12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46BFC8" w14:textId="77777777" w:rsidR="00AE40C4" w:rsidRDefault="00AE40C4" w:rsidP="00AE40C4">
      <w:pPr>
        <w:pStyle w:val="PL"/>
        <w:rPr>
          <w:noProof w:val="0"/>
        </w:rPr>
      </w:pPr>
    </w:p>
    <w:p w14:paraId="31382EFA" w14:textId="77777777" w:rsidR="00AE40C4" w:rsidRPr="00452B63" w:rsidRDefault="00AE40C4" w:rsidP="00AE40C4">
      <w:pPr>
        <w:pStyle w:val="PL"/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</w:p>
    <w:p w14:paraId="536F060F" w14:textId="77777777" w:rsidR="00AE40C4" w:rsidRDefault="00AE40C4" w:rsidP="00AE40C4">
      <w:pPr>
        <w:pStyle w:val="PL"/>
        <w:rPr>
          <w:noProof w:val="0"/>
        </w:rPr>
      </w:pPr>
    </w:p>
    <w:p w14:paraId="65485419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22CF3D7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374E348" w14:textId="77777777" w:rsidR="00AE40C4" w:rsidRDefault="00AE40C4" w:rsidP="00AE40C4">
      <w:pPr>
        <w:pStyle w:val="PL"/>
        <w:rPr>
          <w:noProof w:val="0"/>
        </w:rPr>
      </w:pPr>
    </w:p>
    <w:p w14:paraId="364002B8" w14:textId="77777777" w:rsidR="00AE40C4" w:rsidRDefault="00AE40C4" w:rsidP="00AE40C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RegistrationMessageType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0B5243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503AFD8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initial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1C78E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mobility</w:t>
      </w:r>
      <w:proofErr w:type="gramEnd"/>
      <w:r>
        <w:rPr>
          <w:noProof w:val="0"/>
        </w:rPr>
        <w:tab/>
      </w:r>
      <w:r>
        <w:rPr>
          <w:noProof w:val="0"/>
        </w:rPr>
        <w:tab/>
        <w:t>(1),</w:t>
      </w:r>
    </w:p>
    <w:p w14:paraId="19565E5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periodic</w:t>
      </w:r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216D896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emergency</w:t>
      </w:r>
      <w:proofErr w:type="gramEnd"/>
      <w:r>
        <w:rPr>
          <w:noProof w:val="0"/>
        </w:rPr>
        <w:tab/>
      </w:r>
      <w:r>
        <w:rPr>
          <w:noProof w:val="0"/>
        </w:rPr>
        <w:tab/>
        <w:t>(3),</w:t>
      </w:r>
    </w:p>
    <w:p w14:paraId="023CC01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deregistration</w:t>
      </w:r>
      <w:proofErr w:type="gramEnd"/>
      <w:r>
        <w:rPr>
          <w:noProof w:val="0"/>
        </w:rPr>
        <w:tab/>
        <w:t>(4)</w:t>
      </w:r>
    </w:p>
    <w:p w14:paraId="6FA2B28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4FA80CBC" w14:textId="77777777" w:rsidR="00AE40C4" w:rsidRDefault="00AE40C4" w:rsidP="00AE40C4">
      <w:pPr>
        <w:pStyle w:val="PL"/>
        <w:rPr>
          <w:noProof w:val="0"/>
        </w:rPr>
      </w:pPr>
    </w:p>
    <w:p w14:paraId="7CFD667A" w14:textId="77777777" w:rsidR="00AE40C4" w:rsidRDefault="00AE40C4" w:rsidP="00AE40C4">
      <w:pPr>
        <w:pStyle w:val="PL"/>
        <w:rPr>
          <w:noProof w:val="0"/>
        </w:rPr>
      </w:pPr>
      <w:proofErr w:type="spellStart"/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05162E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6D4B6F0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allowedAreas</w:t>
      </w:r>
      <w:proofErr w:type="spellEnd"/>
      <w:proofErr w:type="gramEnd"/>
      <w:r>
        <w:rPr>
          <w:noProof w:val="0"/>
        </w:rPr>
        <w:tab/>
        <w:t>(0),</w:t>
      </w:r>
    </w:p>
    <w:p w14:paraId="01EEAA0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notAllowedAreas</w:t>
      </w:r>
      <w:proofErr w:type="spellEnd"/>
      <w:proofErr w:type="gramEnd"/>
      <w:r>
        <w:rPr>
          <w:noProof w:val="0"/>
        </w:rPr>
        <w:tab/>
        <w:t>(1)</w:t>
      </w:r>
    </w:p>
    <w:p w14:paraId="3BFE4DD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25FC6BBA" w14:textId="77777777" w:rsidR="00AE40C4" w:rsidRDefault="00AE40C4" w:rsidP="00AE40C4">
      <w:pPr>
        <w:pStyle w:val="PL"/>
        <w:rPr>
          <w:noProof w:val="0"/>
        </w:rPr>
      </w:pPr>
    </w:p>
    <w:p w14:paraId="5FBD8168" w14:textId="77777777" w:rsidR="00AE40C4" w:rsidRDefault="00AE40C4" w:rsidP="00AE40C4">
      <w:pPr>
        <w:pStyle w:val="PL"/>
        <w:rPr>
          <w:noProof w:val="0"/>
        </w:rPr>
      </w:pPr>
    </w:p>
    <w:p w14:paraId="041A4D86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01CBFE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69FA0F6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392DB52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298AFC5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53FEB240" w14:textId="77777777" w:rsidR="00AE40C4" w:rsidRDefault="00AE40C4" w:rsidP="00AE40C4">
      <w:pPr>
        <w:pStyle w:val="PL"/>
        <w:rPr>
          <w:noProof w:val="0"/>
        </w:rPr>
      </w:pPr>
    </w:p>
    <w:p w14:paraId="6D0920A2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235C97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347E68D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088EA0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4F87EEC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2CE04473" w14:textId="77777777" w:rsidR="00AE40C4" w:rsidRDefault="00AE40C4" w:rsidP="00AE40C4">
      <w:pPr>
        <w:pStyle w:val="PL"/>
        <w:rPr>
          <w:noProof w:val="0"/>
        </w:rPr>
      </w:pPr>
    </w:p>
    <w:p w14:paraId="32AEC8CB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659E57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71C5F32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520D299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5E01F97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CCB77F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4C5E14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66600A2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0D725E33" w14:textId="77777777" w:rsidR="00AE40C4" w:rsidRDefault="00AE40C4" w:rsidP="00AE40C4">
      <w:pPr>
        <w:pStyle w:val="PL"/>
        <w:rPr>
          <w:noProof w:val="0"/>
        </w:rPr>
      </w:pPr>
    </w:p>
    <w:p w14:paraId="779490CF" w14:textId="77777777" w:rsidR="00AE40C4" w:rsidRDefault="00AE40C4" w:rsidP="00AE40C4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9843D94" w14:textId="77777777" w:rsidR="00AE40C4" w:rsidRDefault="00AE40C4" w:rsidP="00AE40C4">
      <w:pPr>
        <w:pStyle w:val="PL"/>
        <w:rPr>
          <w:noProof w:val="0"/>
        </w:rPr>
      </w:pPr>
    </w:p>
    <w:p w14:paraId="013B0B4B" w14:textId="77777777" w:rsidR="00AE40C4" w:rsidRDefault="00AE40C4" w:rsidP="00AE40C4">
      <w:pPr>
        <w:pStyle w:val="PL"/>
        <w:rPr>
          <w:noProof w:val="0"/>
        </w:rPr>
      </w:pPr>
    </w:p>
    <w:p w14:paraId="512CFC62" w14:textId="77777777" w:rsidR="00AE40C4" w:rsidRDefault="00AE40C4" w:rsidP="00AE40C4">
      <w:pPr>
        <w:pStyle w:val="PL"/>
        <w:rPr>
          <w:noProof w:val="0"/>
        </w:rPr>
      </w:pPr>
    </w:p>
    <w:p w14:paraId="45DB2806" w14:textId="77777777" w:rsidR="00AE40C4" w:rsidRDefault="00AE40C4" w:rsidP="00AE40C4">
      <w:pPr>
        <w:pStyle w:val="PL"/>
        <w:rPr>
          <w:noProof w:val="0"/>
        </w:rPr>
      </w:pPr>
    </w:p>
    <w:p w14:paraId="039B4D1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EA30B1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E5AEA5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DDD990" w14:textId="77777777" w:rsidR="00AE40C4" w:rsidRDefault="00AE40C4" w:rsidP="00AE40C4">
      <w:pPr>
        <w:pStyle w:val="PL"/>
        <w:rPr>
          <w:noProof w:val="0"/>
        </w:rPr>
      </w:pPr>
    </w:p>
    <w:p w14:paraId="49F032D1" w14:textId="77777777" w:rsidR="00AE40C4" w:rsidRDefault="00AE40C4" w:rsidP="00AE40C4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EDA5D0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3A2FE55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5A7DB72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3E86C1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2687CA8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4270A562" w14:textId="77777777" w:rsidR="00AE40C4" w:rsidRDefault="00AE40C4" w:rsidP="00AE40C4">
      <w:pPr>
        <w:pStyle w:val="PL"/>
        <w:rPr>
          <w:noProof w:val="0"/>
        </w:rPr>
      </w:pPr>
    </w:p>
    <w:p w14:paraId="7685775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7941380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60F2727" w14:textId="77777777" w:rsidR="00AE40C4" w:rsidRDefault="00AE40C4" w:rsidP="00AE40C4">
      <w:pPr>
        <w:pStyle w:val="PL"/>
        <w:rPr>
          <w:noProof w:val="0"/>
        </w:rPr>
      </w:pPr>
    </w:p>
    <w:p w14:paraId="1E5DEF71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B7879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5FD94E8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2EA72E8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EB0801A" w14:textId="77777777" w:rsidR="00AE40C4" w:rsidRDefault="00AE40C4" w:rsidP="00AE40C4">
      <w:pPr>
        <w:pStyle w:val="PL"/>
        <w:rPr>
          <w:noProof w:val="0"/>
        </w:rPr>
      </w:pPr>
    </w:p>
    <w:p w14:paraId="342F52D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1689E371" w14:textId="77777777" w:rsidR="00AE40C4" w:rsidRDefault="00AE40C4" w:rsidP="00AE40C4">
      <w:pPr>
        <w:pStyle w:val="PL"/>
        <w:rPr>
          <w:noProof w:val="0"/>
        </w:rPr>
      </w:pPr>
    </w:p>
    <w:p w14:paraId="42E717A7" w14:textId="77777777" w:rsidR="00AE40C4" w:rsidRDefault="00AE40C4" w:rsidP="00AE40C4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68344F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64F8EB9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3C735E2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30F06EB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12D33254" w14:textId="77777777" w:rsidR="00AE40C4" w:rsidRDefault="00AE40C4" w:rsidP="00AE40C4">
      <w:pPr>
        <w:pStyle w:val="PL"/>
        <w:rPr>
          <w:noProof w:val="0"/>
        </w:rPr>
      </w:pPr>
    </w:p>
    <w:p w14:paraId="4B3E7291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35BE0B6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56C8496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5CB3FBB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7FCC370D" w14:textId="77777777" w:rsidR="00AE40C4" w:rsidRDefault="00AE40C4" w:rsidP="00AE40C4">
      <w:pPr>
        <w:pStyle w:val="PL"/>
        <w:rPr>
          <w:noProof w:val="0"/>
        </w:rPr>
      </w:pPr>
    </w:p>
    <w:p w14:paraId="5868E7EE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B96793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66B41D9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26DF62E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62E1EADE" w14:textId="77777777" w:rsidR="00AE40C4" w:rsidRDefault="00AE40C4" w:rsidP="00AE40C4">
      <w:pPr>
        <w:pStyle w:val="PL"/>
        <w:rPr>
          <w:noProof w:val="0"/>
        </w:rPr>
      </w:pPr>
    </w:p>
    <w:p w14:paraId="0FFC3446" w14:textId="77777777" w:rsidR="00AE40C4" w:rsidRDefault="00AE40C4" w:rsidP="00AE40C4">
      <w:pPr>
        <w:pStyle w:val="PL"/>
        <w:rPr>
          <w:noProof w:val="0"/>
        </w:rPr>
      </w:pPr>
    </w:p>
    <w:p w14:paraId="596E0AF0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6DA68B2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29353B9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7A3B392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4D0CD40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002EED62" w14:textId="77777777" w:rsidR="00AE40C4" w:rsidRDefault="00AE40C4" w:rsidP="00AE40C4">
      <w:pPr>
        <w:pStyle w:val="PL"/>
        <w:rPr>
          <w:noProof w:val="0"/>
        </w:rPr>
      </w:pPr>
    </w:p>
    <w:p w14:paraId="23557E1A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1D3797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48E6F60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78A4A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50C8F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603BB8E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E32313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1696F20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37CF074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1C56EC6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4DB75147" w14:textId="77777777" w:rsidR="00AE40C4" w:rsidRPr="000637CA" w:rsidRDefault="00AE40C4" w:rsidP="00AE40C4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spellStart"/>
      <w:proofErr w:type="gramStart"/>
      <w:r w:rsidRPr="000637CA">
        <w:rPr>
          <w:noProof w:val="0"/>
          <w:lang w:val="fr-FR"/>
        </w:rPr>
        <w:t>tariffTimeChange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0CB5FD4B" w14:textId="77777777" w:rsidR="00AE40C4" w:rsidRPr="000637CA" w:rsidRDefault="00AE40C4" w:rsidP="00AE40C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uETimeZoneChange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3CC2DA52" w14:textId="77777777" w:rsidR="00AE40C4" w:rsidRPr="000637CA" w:rsidRDefault="00AE40C4" w:rsidP="00AE40C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pLMNChange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A3E5ED9" w14:textId="77777777" w:rsidR="00AE40C4" w:rsidRPr="000637CA" w:rsidRDefault="00AE40C4" w:rsidP="00AE40C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rATTypeChange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5C96340" w14:textId="77777777" w:rsidR="00AE40C4" w:rsidRPr="000637CA" w:rsidRDefault="00AE40C4" w:rsidP="00AE40C4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 w:rsidRPr="000637CA">
        <w:rPr>
          <w:noProof w:val="0"/>
          <w:lang w:val="fr-FR"/>
        </w:rPr>
        <w:t>sessionAMBRChange</w:t>
      </w:r>
      <w:proofErr w:type="spellEnd"/>
      <w:proofErr w:type="gramEnd"/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79F185D5" w14:textId="77777777" w:rsidR="00AE40C4" w:rsidRDefault="00AE40C4" w:rsidP="00AE40C4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1A838A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D93789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insertionOfISMF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D867C6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B5FF20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changeOfISMF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6AD4081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3478AF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AAADE2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8194F6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1E07854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21908F0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41CB7C5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366D36E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16DFD89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485EEA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4122556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D3392E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E98A2F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0B14DF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0D084A2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211A31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9A9A86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CAE607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18B7A866" w14:textId="77777777" w:rsidR="00AE40C4" w:rsidRPr="007C5CCA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8C40B7F" w14:textId="77777777" w:rsidR="00AE40C4" w:rsidRDefault="00AE40C4" w:rsidP="00AE40C4">
      <w:pPr>
        <w:pStyle w:val="PL"/>
        <w:rPr>
          <w:noProof w:val="0"/>
        </w:rPr>
      </w:pPr>
      <w:r w:rsidRPr="007C5CCA">
        <w:rPr>
          <w:noProof w:val="0"/>
        </w:rPr>
        <w:tab/>
      </w:r>
      <w:proofErr w:type="spellStart"/>
      <w:proofErr w:type="gramStart"/>
      <w:r w:rsidRPr="007C5CCA">
        <w:rPr>
          <w:noProof w:val="0"/>
        </w:rPr>
        <w:t>otherQuotaType</w:t>
      </w:r>
      <w:proofErr w:type="spellEnd"/>
      <w:proofErr w:type="gramEnd"/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B7F8540" w14:textId="1C92FACD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ins w:id="6" w:author="Zhulei (MBB Research)" w:date="2020-07-20T11:32:00Z">
        <w:r>
          <w:rPr>
            <w:color w:val="FF0000"/>
          </w:rPr>
          <w:t xml:space="preserve">expiryOfQuotaHoldingTime                </w:t>
        </w:r>
        <w:r>
          <w:rPr>
            <w:color w:val="FF0000"/>
          </w:rPr>
          <w:tab/>
          <w:t>(410),</w:t>
        </w:r>
      </w:ins>
    </w:p>
    <w:p w14:paraId="73F9FB0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5820FB7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045CB54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3A2B6C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444B28F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270686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D60E50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93EC8D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abnormalRelease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8AC63E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1880A54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1A5155E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3D59793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  <w:proofErr w:type="gramStart"/>
      <w:r>
        <w:rPr>
          <w:noProof w:val="0"/>
        </w:rPr>
        <w:t>interworking</w:t>
      </w:r>
      <w:proofErr w:type="gramEnd"/>
      <w:r>
        <w:rPr>
          <w:noProof w:val="0"/>
        </w:rPr>
        <w:t xml:space="preserve"> with EPC</w:t>
      </w:r>
    </w:p>
    <w:p w14:paraId="2C8B8427" w14:textId="77777777" w:rsidR="00AE40C4" w:rsidRDefault="00AE40C4" w:rsidP="00AE40C4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7F5991D9" w14:textId="77777777" w:rsidR="00AE40C4" w:rsidRDefault="00AE40C4" w:rsidP="00AE40C4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2A3D2F30" w14:textId="77777777" w:rsidR="00AE40C4" w:rsidRDefault="00AE40C4" w:rsidP="00AE40C4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084819EF" w14:textId="77777777" w:rsidR="00AE40C4" w:rsidRDefault="00AE40C4" w:rsidP="00AE40C4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117A2F7" w14:textId="77777777" w:rsidR="00AE40C4" w:rsidRDefault="00AE40C4" w:rsidP="00AE40C4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12D3BFF7" w14:textId="77777777" w:rsidR="00AE40C4" w:rsidRDefault="00AE40C4" w:rsidP="00AE40C4">
      <w:pPr>
        <w:pStyle w:val="PL"/>
        <w:rPr>
          <w:noProof w:val="0"/>
        </w:rPr>
      </w:pPr>
    </w:p>
    <w:p w14:paraId="60781F3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7B52CC4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272F82A" w14:textId="77777777" w:rsidR="00AE40C4" w:rsidRDefault="00AE40C4" w:rsidP="00AE40C4">
      <w:pPr>
        <w:pStyle w:val="PL"/>
        <w:rPr>
          <w:noProof w:val="0"/>
        </w:rPr>
      </w:pPr>
    </w:p>
    <w:p w14:paraId="7FA72438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2564B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1794A6F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D5B18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07C46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5E05BC9D" w14:textId="77777777" w:rsidR="00AE40C4" w:rsidRDefault="00AE40C4" w:rsidP="00AE40C4">
      <w:pPr>
        <w:pStyle w:val="PL"/>
        <w:rPr>
          <w:noProof w:val="0"/>
        </w:rPr>
      </w:pPr>
    </w:p>
    <w:p w14:paraId="1D21CB2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47B2AC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7425C49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67F32DE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73472A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21F169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6DB228A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6CF207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31CF78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951CE4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262CBB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32DEA3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37E5B4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218087D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5AE7FCC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0DA191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1A007DC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1FE67558" w14:textId="77777777" w:rsidR="00AE40C4" w:rsidRDefault="00AE40C4" w:rsidP="00AE40C4">
      <w:pPr>
        <w:pStyle w:val="PL"/>
        <w:rPr>
          <w:noProof w:val="0"/>
          <w:lang w:val="it-IT"/>
        </w:rPr>
      </w:pPr>
    </w:p>
    <w:p w14:paraId="673064F8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proofErr w:type="spellEnd"/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469E5A2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43F6799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sMSSupported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1A4733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sMSNotSupported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CE6115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21347EE4" w14:textId="77777777" w:rsidR="00AE40C4" w:rsidRDefault="00AE40C4" w:rsidP="00AE40C4">
      <w:pPr>
        <w:pStyle w:val="PL"/>
        <w:rPr>
          <w:lang w:eastAsia="zh-CN"/>
        </w:rPr>
      </w:pPr>
    </w:p>
    <w:p w14:paraId="75F4B888" w14:textId="77777777" w:rsidR="00AE40C4" w:rsidRDefault="00AE40C4" w:rsidP="00AE40C4">
      <w:pPr>
        <w:pStyle w:val="PL"/>
        <w:rPr>
          <w:noProof w:val="0"/>
          <w:lang w:val="it-IT"/>
        </w:rPr>
      </w:pPr>
    </w:p>
    <w:p w14:paraId="48583317" w14:textId="77777777" w:rsidR="00AE40C4" w:rsidRDefault="00AE40C4" w:rsidP="00AE40C4">
      <w:pPr>
        <w:pStyle w:val="PL"/>
        <w:rPr>
          <w:noProof w:val="0"/>
        </w:rPr>
      </w:pPr>
    </w:p>
    <w:p w14:paraId="7AACD298" w14:textId="77777777" w:rsidR="00AE40C4" w:rsidRPr="00A40EA4" w:rsidRDefault="00AE40C4" w:rsidP="00AE40C4">
      <w:pPr>
        <w:pStyle w:val="PL"/>
        <w:rPr>
          <w:noProof w:val="0"/>
        </w:rPr>
      </w:pPr>
      <w:proofErr w:type="spellStart"/>
      <w:proofErr w:type="gramStart"/>
      <w:r w:rsidRPr="00A40EA4">
        <w:rPr>
          <w:noProof w:val="0"/>
        </w:rPr>
        <w:t>SSCMode</w:t>
      </w:r>
      <w:proofErr w:type="spellEnd"/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5317F7DF" w14:textId="77777777" w:rsidR="00AE40C4" w:rsidRPr="00A40EA4" w:rsidRDefault="00AE40C4" w:rsidP="00AE40C4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598CFA28" w14:textId="77777777" w:rsidR="00AE40C4" w:rsidRPr="00A40EA4" w:rsidRDefault="00AE40C4" w:rsidP="00AE40C4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1065A9B3" w14:textId="77777777" w:rsidR="00AE40C4" w:rsidRPr="00A40EA4" w:rsidRDefault="00AE40C4" w:rsidP="00AE40C4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72BF159" w14:textId="77777777" w:rsidR="00AE40C4" w:rsidRPr="00A40EA4" w:rsidRDefault="00AE40C4" w:rsidP="00AE40C4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5BD6BB7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57E1F5A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12990CF0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49218C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43CE1A2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4CD63E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7DFDFD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0A85BCC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47A837B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1B6F743A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1DCAA6B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026BA06B" w14:textId="77777777" w:rsidR="00AE40C4" w:rsidRDefault="00AE40C4" w:rsidP="00AE40C4">
      <w:pPr>
        <w:pStyle w:val="PL"/>
        <w:rPr>
          <w:noProof w:val="0"/>
        </w:rPr>
      </w:pPr>
    </w:p>
    <w:p w14:paraId="75F5D0B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55880D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6513DB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B8FA49" w14:textId="77777777" w:rsidR="00AE40C4" w:rsidRDefault="00AE40C4" w:rsidP="00AE40C4">
      <w:pPr>
        <w:pStyle w:val="PL"/>
        <w:rPr>
          <w:noProof w:val="0"/>
        </w:rPr>
      </w:pPr>
    </w:p>
    <w:p w14:paraId="24667878" w14:textId="77777777" w:rsidR="00AE40C4" w:rsidRDefault="00AE40C4" w:rsidP="00AE40C4">
      <w:pPr>
        <w:pStyle w:val="PL"/>
        <w:rPr>
          <w:noProof w:val="0"/>
        </w:rPr>
      </w:pPr>
    </w:p>
    <w:p w14:paraId="0A28650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4AB91B7B" w14:textId="77777777" w:rsidR="00AE40C4" w:rsidRDefault="00AE40C4" w:rsidP="00AE40C4">
      <w:pPr>
        <w:pStyle w:val="PL"/>
        <w:rPr>
          <w:noProof w:val="0"/>
        </w:rPr>
      </w:pPr>
    </w:p>
    <w:p w14:paraId="3A601846" w14:textId="77777777" w:rsidR="00AE40C4" w:rsidRDefault="00AE40C4" w:rsidP="00AE40C4">
      <w:pPr>
        <w:pStyle w:val="PL"/>
      </w:pPr>
      <w:proofErr w:type="gramStart"/>
      <w:r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90001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165F15FF" w14:textId="77777777" w:rsidR="00AE40C4" w:rsidRPr="00452B63" w:rsidRDefault="00AE40C4" w:rsidP="00AE40C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spellStart"/>
      <w:proofErr w:type="gramStart"/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proofErr w:type="spellEnd"/>
      <w:proofErr w:type="gramEnd"/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58DB833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tac</w:t>
      </w:r>
      <w:proofErr w:type="gramEnd"/>
      <w:r>
        <w:tab/>
      </w:r>
      <w:r>
        <w:tab/>
      </w:r>
      <w:r>
        <w:rPr>
          <w:noProof w:val="0"/>
        </w:rPr>
        <w:tab/>
        <w:t>[1] TAC</w:t>
      </w:r>
    </w:p>
    <w:p w14:paraId="7846D6C8" w14:textId="77777777" w:rsidR="00AE40C4" w:rsidRDefault="00AE40C4" w:rsidP="00AE40C4">
      <w:pPr>
        <w:pStyle w:val="PL"/>
        <w:rPr>
          <w:noProof w:val="0"/>
        </w:rPr>
      </w:pPr>
    </w:p>
    <w:p w14:paraId="50AAC11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41BFB5E0" w14:textId="77777777" w:rsidR="00AE40C4" w:rsidRDefault="00AE40C4" w:rsidP="00AE40C4">
      <w:pPr>
        <w:pStyle w:val="PL"/>
        <w:rPr>
          <w:noProof w:val="0"/>
        </w:rPr>
      </w:pPr>
    </w:p>
    <w:p w14:paraId="72B136A0" w14:textId="77777777" w:rsidR="00AE40C4" w:rsidRDefault="00AE40C4" w:rsidP="00AE40C4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138999A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20D95DF0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4DF57CB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5DBEE2C8" w14:textId="77777777" w:rsidR="00AE40C4" w:rsidRDefault="00AE40C4" w:rsidP="00AE40C4">
      <w:pPr>
        <w:pStyle w:val="PL"/>
        <w:rPr>
          <w:noProof w:val="0"/>
        </w:rPr>
      </w:pPr>
    </w:p>
    <w:p w14:paraId="7F0EEC1E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A85367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6386EE3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A6D610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12F904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78BF9623" w14:textId="77777777" w:rsidR="00AE40C4" w:rsidRDefault="00AE40C4" w:rsidP="00AE40C4">
      <w:pPr>
        <w:pStyle w:val="PL"/>
        <w:rPr>
          <w:noProof w:val="0"/>
        </w:rPr>
      </w:pPr>
    </w:p>
    <w:p w14:paraId="68EFB77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5D7EA2" w14:textId="77777777" w:rsidR="00AE40C4" w:rsidRPr="00E21481" w:rsidRDefault="00AE40C4" w:rsidP="00AE40C4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0CFEE1C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EE792B" w14:textId="77777777" w:rsidR="00AE40C4" w:rsidRDefault="00AE40C4" w:rsidP="00AE40C4">
      <w:pPr>
        <w:pStyle w:val="PL"/>
        <w:rPr>
          <w:noProof w:val="0"/>
        </w:rPr>
      </w:pPr>
    </w:p>
    <w:p w14:paraId="7EAB4E05" w14:textId="77777777" w:rsidR="00AE40C4" w:rsidRDefault="00AE40C4" w:rsidP="00AE40C4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CDD0922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{</w:t>
      </w:r>
    </w:p>
    <w:p w14:paraId="16B425CF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81B427B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68D218B6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F0AE88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086E718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25C671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DEB1831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F0C1D4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ECB9125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28C114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0280C78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2172AEE7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47ACA43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9763A6"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4525C493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}</w:t>
      </w:r>
    </w:p>
    <w:p w14:paraId="54F32460" w14:textId="77777777" w:rsidR="00AE40C4" w:rsidRDefault="00AE40C4" w:rsidP="00AE40C4">
      <w:pPr>
        <w:pStyle w:val="PL"/>
        <w:rPr>
          <w:noProof w:val="0"/>
        </w:rPr>
      </w:pPr>
    </w:p>
    <w:p w14:paraId="0EC76313" w14:textId="77777777" w:rsidR="00AE40C4" w:rsidRDefault="00AE40C4" w:rsidP="00AE40C4">
      <w:pPr>
        <w:pStyle w:val="PL"/>
        <w:rPr>
          <w:noProof w:val="0"/>
        </w:rPr>
      </w:pPr>
    </w:p>
    <w:p w14:paraId="12308E78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6BD65EC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FE88DB" w14:textId="77777777" w:rsidR="00AE40C4" w:rsidRPr="005846D8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54D4F294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086AFA60" w14:textId="77777777" w:rsidR="00AE40C4" w:rsidRDefault="00AE40C4" w:rsidP="00AE40C4">
      <w:pPr>
        <w:pStyle w:val="PL"/>
        <w:rPr>
          <w:noProof w:val="0"/>
        </w:rPr>
      </w:pPr>
    </w:p>
    <w:p w14:paraId="0B13E9DA" w14:textId="77777777" w:rsidR="00AE40C4" w:rsidRDefault="00AE40C4" w:rsidP="00AE40C4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5FF13C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A6B359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proofErr w:type="spellStart"/>
      <w:r>
        <w:rPr>
          <w:noProof w:val="0"/>
        </w:rPr>
        <w:t>Q</w:t>
      </w:r>
      <w:r w:rsidRPr="00A62749">
        <w:rPr>
          <w:noProof w:val="0"/>
        </w:rPr>
        <w:t>oSCharacteristics</w:t>
      </w:r>
      <w:proofErr w:type="spellEnd"/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173B596B" w14:textId="77777777" w:rsidR="00AE40C4" w:rsidRPr="005846D8" w:rsidRDefault="00AE40C4" w:rsidP="00AE40C4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AE2098E" w14:textId="77777777" w:rsidR="00AE40C4" w:rsidRDefault="00AE40C4" w:rsidP="00AE40C4">
      <w:pPr>
        <w:pStyle w:val="PL"/>
        <w:rPr>
          <w:noProof w:val="0"/>
        </w:rPr>
      </w:pPr>
      <w:r>
        <w:rPr>
          <w:noProof w:val="0"/>
        </w:rPr>
        <w:t>--</w:t>
      </w:r>
    </w:p>
    <w:p w14:paraId="2C956275" w14:textId="77777777" w:rsidR="00AE40C4" w:rsidRDefault="00AE40C4" w:rsidP="00AE40C4">
      <w:pPr>
        <w:pStyle w:val="PL"/>
        <w:rPr>
          <w:noProof w:val="0"/>
        </w:rPr>
      </w:pPr>
    </w:p>
    <w:p w14:paraId="79EEDC1F" w14:textId="77777777" w:rsidR="00AE40C4" w:rsidRDefault="00AE40C4" w:rsidP="00AE40C4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9E14F4A" w14:textId="77777777" w:rsidR="00BF6BA8" w:rsidRDefault="00BF6BA8">
      <w:pPr>
        <w:rPr>
          <w:noProof/>
        </w:rPr>
      </w:pPr>
    </w:p>
    <w:p w14:paraId="13AB9710" w14:textId="77777777" w:rsidR="00BF6BA8" w:rsidRDefault="00BF6BA8">
      <w:pPr>
        <w:rPr>
          <w:noProof/>
        </w:rPr>
      </w:pPr>
    </w:p>
    <w:p w14:paraId="38CEF7BC" w14:textId="77777777" w:rsidR="00BF6BA8" w:rsidRDefault="00BF6BA8">
      <w:pPr>
        <w:rPr>
          <w:noProof/>
        </w:rPr>
      </w:pPr>
    </w:p>
    <w:p w14:paraId="7702C69A" w14:textId="77777777" w:rsidR="00BF6BA8" w:rsidRDefault="00BF6BA8">
      <w:pPr>
        <w:rPr>
          <w:noProof/>
        </w:rPr>
      </w:pPr>
    </w:p>
    <w:p w14:paraId="4310BD91" w14:textId="77777777" w:rsidR="00BF6BA8" w:rsidRDefault="00BF6BA8">
      <w:pPr>
        <w:rPr>
          <w:noProof/>
        </w:rPr>
      </w:pPr>
    </w:p>
    <w:sectPr w:rsidR="00BF6BA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7B4BB" w14:textId="77777777" w:rsidR="00BF73FE" w:rsidRDefault="00BF73FE">
      <w:r>
        <w:separator/>
      </w:r>
    </w:p>
  </w:endnote>
  <w:endnote w:type="continuationSeparator" w:id="0">
    <w:p w14:paraId="5751E324" w14:textId="77777777" w:rsidR="00BF73FE" w:rsidRDefault="00BF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87B2C6" w14:textId="77777777" w:rsidR="00BF73FE" w:rsidRDefault="00BF73FE">
      <w:r>
        <w:separator/>
      </w:r>
    </w:p>
  </w:footnote>
  <w:footnote w:type="continuationSeparator" w:id="0">
    <w:p w14:paraId="37640BDD" w14:textId="77777777" w:rsidR="00BF73FE" w:rsidRDefault="00BF7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ulei (MBB Research)">
    <w15:presenceInfo w15:providerId="AD" w15:userId="S-1-5-21-147214757-305610072-1517763936-95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B17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1F4F68"/>
    <w:rsid w:val="00253E3A"/>
    <w:rsid w:val="00254F2F"/>
    <w:rsid w:val="0026004D"/>
    <w:rsid w:val="002640DD"/>
    <w:rsid w:val="00275D12"/>
    <w:rsid w:val="00284FEB"/>
    <w:rsid w:val="002860C4"/>
    <w:rsid w:val="002B5741"/>
    <w:rsid w:val="002D1EFA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E2C44"/>
    <w:rsid w:val="005F2FC3"/>
    <w:rsid w:val="00621188"/>
    <w:rsid w:val="006257ED"/>
    <w:rsid w:val="00651519"/>
    <w:rsid w:val="00695808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046"/>
    <w:rsid w:val="009F734F"/>
    <w:rsid w:val="00A246B6"/>
    <w:rsid w:val="00A47E70"/>
    <w:rsid w:val="00A50CF0"/>
    <w:rsid w:val="00A648D5"/>
    <w:rsid w:val="00A7671C"/>
    <w:rsid w:val="00AA2CBC"/>
    <w:rsid w:val="00AC5820"/>
    <w:rsid w:val="00AD1CD8"/>
    <w:rsid w:val="00AD535E"/>
    <w:rsid w:val="00AE40C4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BF6BA8"/>
    <w:rsid w:val="00BF73FE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D19C3"/>
    <w:rsid w:val="00EE7D7C"/>
    <w:rsid w:val="00F16C67"/>
    <w:rsid w:val="00F2280E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Char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semiHidden/>
    <w:rsid w:val="00AE40C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2">
    <w:name w:val="caption"/>
    <w:basedOn w:val="a"/>
    <w:next w:val="a"/>
    <w:qFormat/>
    <w:rsid w:val="00AE40C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3">
    <w:name w:val="Plain Text"/>
    <w:basedOn w:val="a"/>
    <w:link w:val="Char0"/>
    <w:rsid w:val="00AE40C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0">
    <w:name w:val="纯文本 Char"/>
    <w:basedOn w:val="a0"/>
    <w:link w:val="af3"/>
    <w:rsid w:val="00AE40C4"/>
    <w:rPr>
      <w:rFonts w:ascii="Courier New" w:hAnsi="Courier New"/>
      <w:lang w:val="nb-NO" w:eastAsia="en-US"/>
    </w:rPr>
  </w:style>
  <w:style w:type="paragraph" w:styleId="af4">
    <w:name w:val="Body Text"/>
    <w:basedOn w:val="a"/>
    <w:link w:val="Char1"/>
    <w:rsid w:val="00AE40C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1">
    <w:name w:val="正文文本 Char"/>
    <w:basedOn w:val="a0"/>
    <w:link w:val="af4"/>
    <w:rsid w:val="00AE40C4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AE40C4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5">
    <w:name w:val="Normal (Web)"/>
    <w:basedOn w:val="a"/>
    <w:rsid w:val="00AE40C4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AE40C4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AE40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AE40C4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AE40C4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E40C4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E40C4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E40C4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E40C4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E40C4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E40C4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AE40C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AE40C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AE40C4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AE40C4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AE40C4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AE40C4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AE40C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E40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E40C4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AE40C4"/>
    <w:rPr>
      <w:rFonts w:ascii="Arial" w:hAnsi="Arial"/>
      <w:sz w:val="22"/>
      <w:lang w:val="en-GB" w:eastAsia="en-US"/>
    </w:rPr>
  </w:style>
  <w:style w:type="paragraph" w:styleId="af6">
    <w:name w:val="Revision"/>
    <w:hidden/>
    <w:uiPriority w:val="99"/>
    <w:semiHidden/>
    <w:rsid w:val="00AE40C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E40C4"/>
    <w:rPr>
      <w:rFonts w:ascii="Times New Roman" w:hAnsi="Times New Roman"/>
      <w:lang w:val="en-GB" w:eastAsia="en-US"/>
    </w:rPr>
  </w:style>
  <w:style w:type="character" w:customStyle="1" w:styleId="Char">
    <w:name w:val="列表 Char"/>
    <w:link w:val="a8"/>
    <w:rsid w:val="00AE40C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AE40C4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AE40C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AE40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839DD-03F3-487A-BE4C-9B394BEAA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13</Pages>
  <Words>3732</Words>
  <Characters>21275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R00</cp:lastModifiedBy>
  <cp:revision>12</cp:revision>
  <cp:lastPrinted>1899-12-31T23:00:00Z</cp:lastPrinted>
  <dcterms:created xsi:type="dcterms:W3CDTF">2020-07-20T03:10:00Z</dcterms:created>
  <dcterms:modified xsi:type="dcterms:W3CDTF">2020-08-07T03:41:00Z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(3)TvB3bRUH8BNbm5qCuye7h0dLbbWpkRyAr6P1U0Y8NSzMM+bVqQhD2Xd5RA8dQFhWICSAWpBw
173z3F/y6ujkCBlZjeHnH07f1ShjHS074M2lgpTSNoHaCsis/PiprwwnI3EP1Ln/PUBnVb7f
rmWoUPuIKFZyxUa2PjaN/r/llhiwywdHfVo2nJhDJTdwcHoM+uYPo+86Eh63eNlDX34LUoT8
GCueRfKfDVaNC1Y3ED</vt:lpwstr>
  </property>
  <property fmtid="{D5CDD505-2E9C-101B-9397-08002B2CF9AE}" pid="22" name="_2015_ms_pID_7253431">
    <vt:lpwstr>hMRwNL7WOPdKkJFPlPRZTU1pQfPi9wgYw4Z9a+pRvcUqGP+EyigbTD
VTbonnxlPS/AMff/n4Lou+d7JkufB08KZ1QiCR6Q9KVmqyWn4v5rATR0vaWUlW8hooc6+kjQ
xacq/2g+mnJWLK38OU4DnVUHVKhOaMHZQU2KaECYCBrBLpmN7Yn9kwfM4ivyC/nsZCw6WkUp
cjYxVXM0vJZYHjUKGlP7o+uI9lF+ThISKHwU</vt:lpwstr>
  </property>
  <property fmtid="{D5CDD505-2E9C-101B-9397-08002B2CF9AE}" pid="23" name="_2015_ms_pID_7253432">
    <vt:lpwstr>MQ==</vt:lpwstr>
  </property>
</Properties>
</file>